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B61149">
        <w:rPr>
          <w:b/>
          <w:noProof/>
          <w:sz w:val="24"/>
        </w:rPr>
        <w:t>14</w:t>
      </w:r>
      <w:r w:rsidR="00C746CB">
        <w:rPr>
          <w:b/>
          <w:noProof/>
          <w:sz w:val="24"/>
        </w:rPr>
        <w:t>-e</w:t>
      </w:r>
      <w:r w:rsidR="004811D8">
        <w:rPr>
          <w:rFonts w:cs="Arial"/>
          <w:b/>
          <w:i/>
          <w:noProof/>
          <w:sz w:val="22"/>
          <w:szCs w:val="22"/>
          <w:lang w:val="en-GB"/>
        </w:rPr>
        <w:tab/>
      </w:r>
      <w:r w:rsidR="004216BF" w:rsidRPr="004216BF">
        <w:rPr>
          <w:rFonts w:cs="Arial"/>
          <w:b/>
          <w:i/>
          <w:noProof/>
          <w:sz w:val="22"/>
          <w:szCs w:val="22"/>
          <w:lang w:val="en-GB" w:eastAsia="zh-CN"/>
        </w:rPr>
        <w:t>R2-</w:t>
      </w:r>
      <w:r w:rsidR="00AE1933">
        <w:rPr>
          <w:rFonts w:cs="Arial"/>
          <w:b/>
          <w:i/>
          <w:noProof/>
          <w:sz w:val="22"/>
          <w:szCs w:val="22"/>
          <w:lang w:val="en-GB" w:eastAsia="zh-CN"/>
        </w:rPr>
        <w:t>2105129</w:t>
      </w:r>
    </w:p>
    <w:p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w:t>
      </w:r>
      <w:r w:rsidR="00B61149" w:rsidRPr="00B61149">
        <w:t xml:space="preserve"> </w:t>
      </w:r>
      <w:r w:rsidR="00B61149" w:rsidRPr="00B61149">
        <w:rPr>
          <w:rFonts w:ascii="Arial" w:eastAsia="宋体" w:hAnsi="Arial" w:cs="Arial"/>
          <w:b/>
          <w:noProof/>
          <w:sz w:val="22"/>
          <w:szCs w:val="22"/>
          <w:lang w:eastAsia="zh-CN"/>
        </w:rPr>
        <w:t>19</w:t>
      </w:r>
      <w:r w:rsidR="00B61149" w:rsidRPr="00AE1933">
        <w:rPr>
          <w:rFonts w:ascii="Arial" w:eastAsia="宋体" w:hAnsi="Arial" w:cs="Arial"/>
          <w:b/>
          <w:noProof/>
          <w:sz w:val="22"/>
          <w:szCs w:val="22"/>
          <w:vertAlign w:val="superscript"/>
          <w:lang w:eastAsia="zh-CN"/>
        </w:rPr>
        <w:t>th</w:t>
      </w:r>
      <w:r w:rsidR="00AE1933">
        <w:rPr>
          <w:rFonts w:ascii="Arial" w:eastAsia="宋体" w:hAnsi="Arial" w:cs="Arial"/>
          <w:b/>
          <w:noProof/>
          <w:sz w:val="22"/>
          <w:szCs w:val="22"/>
          <w:lang w:eastAsia="zh-CN"/>
        </w:rPr>
        <w:t xml:space="preserve"> </w:t>
      </w:r>
      <w:r w:rsidR="00B61149" w:rsidRPr="00B61149">
        <w:rPr>
          <w:rFonts w:ascii="Arial" w:eastAsia="宋体" w:hAnsi="Arial" w:cs="Arial"/>
          <w:b/>
          <w:noProof/>
          <w:sz w:val="22"/>
          <w:szCs w:val="22"/>
          <w:lang w:eastAsia="zh-CN"/>
        </w:rPr>
        <w:t>– 27</w:t>
      </w:r>
      <w:r w:rsidR="00B61149" w:rsidRPr="00AE1933">
        <w:rPr>
          <w:rFonts w:ascii="Arial" w:eastAsia="宋体" w:hAnsi="Arial" w:cs="Arial"/>
          <w:b/>
          <w:noProof/>
          <w:sz w:val="22"/>
          <w:szCs w:val="22"/>
          <w:vertAlign w:val="superscript"/>
          <w:lang w:eastAsia="zh-CN"/>
        </w:rPr>
        <w:t>th</w:t>
      </w:r>
      <w:r w:rsidR="00AE1933">
        <w:rPr>
          <w:rFonts w:ascii="Arial" w:eastAsia="宋体" w:hAnsi="Arial" w:cs="Arial"/>
          <w:b/>
          <w:noProof/>
          <w:sz w:val="22"/>
          <w:szCs w:val="22"/>
          <w:lang w:eastAsia="zh-CN"/>
        </w:rPr>
        <w:t xml:space="preserve"> </w:t>
      </w:r>
      <w:r w:rsidR="00B61149" w:rsidRPr="00B61149">
        <w:rPr>
          <w:rFonts w:ascii="Arial" w:eastAsia="宋体" w:hAnsi="Arial" w:cs="Arial"/>
          <w:b/>
          <w:noProof/>
          <w:sz w:val="22"/>
          <w:szCs w:val="22"/>
          <w:lang w:eastAsia="zh-CN"/>
        </w:rPr>
        <w:t>May</w:t>
      </w:r>
      <w:r w:rsidRPr="00C746CB">
        <w:rPr>
          <w:rFonts w:ascii="Arial" w:eastAsia="宋体" w:hAnsi="Arial" w:cs="Arial"/>
          <w:b/>
          <w:noProof/>
          <w:sz w:val="22"/>
          <w:szCs w:val="22"/>
          <w:lang w:eastAsia="zh-CN"/>
        </w:rPr>
        <w:t>, 2021</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CB4262">
        <w:rPr>
          <w:rFonts w:ascii="Arial" w:hAnsi="Arial" w:cs="Arial"/>
          <w:sz w:val="22"/>
        </w:rPr>
        <w:t>, HiSilicon</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3CD4">
        <w:rPr>
          <w:rFonts w:ascii="Arial" w:hAnsi="Arial" w:cs="Arial"/>
          <w:sz w:val="22"/>
        </w:rPr>
        <w:t xml:space="preserve">Discussion on positioning </w:t>
      </w:r>
      <w:r w:rsidR="002D37C2">
        <w:rPr>
          <w:rFonts w:ascii="Arial" w:hAnsi="Arial" w:cs="Arial"/>
          <w:sz w:val="22"/>
        </w:rPr>
        <w:t>latency</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EE6A0E">
        <w:rPr>
          <w:rFonts w:ascii="Arial" w:eastAsia="宋体" w:hAnsi="Arial" w:cs="Arial"/>
          <w:sz w:val="22"/>
          <w:lang w:eastAsia="zh-CN"/>
        </w:rPr>
        <w:t>8</w:t>
      </w:r>
      <w:r>
        <w:rPr>
          <w:rFonts w:ascii="Arial" w:eastAsia="宋体" w:hAnsi="Arial" w:cs="Arial"/>
          <w:sz w:val="22"/>
          <w:lang w:eastAsia="zh-CN"/>
        </w:rPr>
        <w:t>.</w:t>
      </w:r>
      <w:r w:rsidR="00425CB3">
        <w:rPr>
          <w:rFonts w:ascii="Arial" w:eastAsia="宋体" w:hAnsi="Arial" w:cs="Arial"/>
          <w:sz w:val="22"/>
          <w:lang w:eastAsia="zh-CN"/>
        </w:rPr>
        <w:t>1</w:t>
      </w:r>
      <w:r w:rsidR="00EE6A0E">
        <w:rPr>
          <w:rFonts w:ascii="Arial" w:eastAsia="宋体" w:hAnsi="Arial" w:cs="Arial"/>
          <w:sz w:val="22"/>
          <w:lang w:eastAsia="zh-CN"/>
        </w:rPr>
        <w:t>1</w:t>
      </w:r>
      <w:r w:rsidR="00425CB3">
        <w:rPr>
          <w:rFonts w:ascii="Arial" w:eastAsia="宋体" w:hAnsi="Arial" w:cs="Arial"/>
          <w:sz w:val="22"/>
          <w:lang w:eastAsia="zh-CN"/>
        </w:rPr>
        <w:t>.</w:t>
      </w:r>
      <w:r w:rsidR="00EE6A0E">
        <w:rPr>
          <w:rFonts w:ascii="Arial" w:eastAsia="宋体" w:hAnsi="Arial" w:cs="Arial"/>
          <w:sz w:val="22"/>
          <w:lang w:eastAsia="zh-CN"/>
        </w:rPr>
        <w:t>2</w:t>
      </w:r>
    </w:p>
    <w:p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4811D8" w:rsidRDefault="004811D8">
      <w:pPr>
        <w:pStyle w:val="1"/>
        <w:rPr>
          <w:rFonts w:eastAsia="宋体"/>
          <w:lang w:eastAsia="zh-CN"/>
        </w:rPr>
      </w:pPr>
      <w:r>
        <w:t>Introduction</w:t>
      </w:r>
    </w:p>
    <w:p w:rsidR="006D0358" w:rsidRPr="006A5BCE" w:rsidRDefault="007F4F06" w:rsidP="007F4F06">
      <w:pPr>
        <w:jc w:val="both"/>
        <w:rPr>
          <w:rFonts w:eastAsia="宋体"/>
          <w:lang w:eastAsia="zh-CN"/>
        </w:rPr>
      </w:pPr>
      <w:r>
        <w:rPr>
          <w:rFonts w:eastAsia="宋体"/>
          <w:lang w:eastAsia="zh-CN"/>
        </w:rPr>
        <w:t xml:space="preserve">In the last RAN2 meeting, the latency enhancement issue was discussed. An LS to SA2 was agreed to </w:t>
      </w:r>
      <w:r w:rsidR="00DC0526">
        <w:rPr>
          <w:rFonts w:eastAsia="宋体"/>
          <w:lang w:eastAsia="zh-CN"/>
        </w:rPr>
        <w:t>ask SA2</w:t>
      </w:r>
      <w:r>
        <w:rPr>
          <w:rFonts w:eastAsia="宋体"/>
          <w:lang w:eastAsia="zh-CN"/>
        </w:rPr>
        <w:t xml:space="preserve"> </w:t>
      </w:r>
      <w:r w:rsidR="00DC0526">
        <w:rPr>
          <w:rFonts w:eastAsia="宋体"/>
          <w:lang w:eastAsia="zh-CN"/>
        </w:rPr>
        <w:t>to further clarify the</w:t>
      </w:r>
      <w:r>
        <w:rPr>
          <w:rFonts w:eastAsia="宋体"/>
          <w:lang w:eastAsia="zh-CN"/>
        </w:rPr>
        <w:t xml:space="preserve"> scheduled location time in advance. </w:t>
      </w:r>
      <w:r w:rsidR="006D0358">
        <w:rPr>
          <w:rFonts w:eastAsia="宋体" w:hint="eastAsia"/>
          <w:lang w:eastAsia="zh-CN"/>
        </w:rPr>
        <w:t>I</w:t>
      </w:r>
      <w:r w:rsidR="006D0358">
        <w:rPr>
          <w:rFonts w:eastAsia="宋体"/>
          <w:lang w:eastAsia="zh-CN"/>
        </w:rPr>
        <w:t xml:space="preserve">n this paper, the </w:t>
      </w:r>
      <w:r w:rsidR="00EE6A0E">
        <w:rPr>
          <w:rFonts w:eastAsia="宋体"/>
          <w:lang w:eastAsia="zh-CN"/>
        </w:rPr>
        <w:t>latency related</w:t>
      </w:r>
      <w:r w:rsidR="006D0358">
        <w:rPr>
          <w:rFonts w:eastAsia="宋体"/>
          <w:lang w:eastAsia="zh-CN"/>
        </w:rPr>
        <w:t xml:space="preserve"> solutions</w:t>
      </w:r>
      <w:r w:rsidR="00781FAE">
        <w:rPr>
          <w:rFonts w:eastAsia="宋体"/>
          <w:lang w:eastAsia="zh-CN"/>
        </w:rPr>
        <w:t xml:space="preserve"> </w:t>
      </w:r>
      <w:r w:rsidR="006D0358">
        <w:rPr>
          <w:rFonts w:eastAsia="宋体"/>
          <w:lang w:eastAsia="zh-CN"/>
        </w:rPr>
        <w:t>are</w:t>
      </w:r>
      <w:r>
        <w:rPr>
          <w:rFonts w:eastAsia="宋体"/>
          <w:lang w:eastAsia="zh-CN"/>
        </w:rPr>
        <w:t xml:space="preserve"> further</w:t>
      </w:r>
      <w:r w:rsidR="006D0358">
        <w:rPr>
          <w:rFonts w:eastAsia="宋体"/>
          <w:lang w:eastAsia="zh-CN"/>
        </w:rPr>
        <w:t xml:space="preserve"> discussed.</w:t>
      </w:r>
    </w:p>
    <w:p w:rsidR="00F955BF" w:rsidRDefault="004811D8" w:rsidP="00F955BF">
      <w:pPr>
        <w:pStyle w:val="1"/>
        <w:rPr>
          <w:rFonts w:eastAsia="宋体"/>
          <w:lang w:eastAsia="zh-CN"/>
        </w:rPr>
      </w:pPr>
      <w:r>
        <w:rPr>
          <w:rFonts w:eastAsia="宋体"/>
          <w:lang w:eastAsia="zh-CN"/>
        </w:rPr>
        <w:t>Discussion</w:t>
      </w:r>
      <w:bookmarkStart w:id="2" w:name="OLE_LINK462"/>
      <w:bookmarkStart w:id="3" w:name="OLE_LINK463"/>
    </w:p>
    <w:p w:rsidR="0030615B" w:rsidRDefault="0030615B" w:rsidP="0030615B">
      <w:pPr>
        <w:pStyle w:val="2"/>
        <w:numPr>
          <w:ilvl w:val="0"/>
          <w:numId w:val="0"/>
        </w:numPr>
        <w:spacing w:after="240"/>
      </w:pPr>
      <w:r>
        <w:t>2.</w:t>
      </w:r>
      <w:r w:rsidR="00EE6A0E">
        <w:t>1</w:t>
      </w:r>
      <w:r>
        <w:t xml:space="preserve"> </w:t>
      </w:r>
      <w:r w:rsidR="00FD6F1A">
        <w:t>Scheduled Location Tim</w:t>
      </w:r>
      <w:r w:rsidR="00F9060E">
        <w:t>e</w:t>
      </w:r>
    </w:p>
    <w:p w:rsidR="00E47074" w:rsidRDefault="00E47074" w:rsidP="00E47074">
      <w:pPr>
        <w:jc w:val="both"/>
        <w:rPr>
          <w:rFonts w:eastAsiaTheme="minorEastAsia"/>
          <w:lang w:eastAsia="zh-CN"/>
        </w:rPr>
      </w:pPr>
      <w:r>
        <w:rPr>
          <w:rFonts w:eastAsiaTheme="minorEastAsia"/>
          <w:lang w:eastAsia="zh-CN"/>
        </w:rPr>
        <w:t xml:space="preserve">An LS has been sent from </w:t>
      </w:r>
      <w:proofErr w:type="spellStart"/>
      <w:r>
        <w:rPr>
          <w:rFonts w:eastAsiaTheme="minorEastAsia"/>
          <w:lang w:eastAsia="zh-CN"/>
        </w:rPr>
        <w:t>SA2</w:t>
      </w:r>
      <w:proofErr w:type="spellEnd"/>
      <w:r>
        <w:rPr>
          <w:rFonts w:eastAsiaTheme="minorEastAsia"/>
          <w:lang w:eastAsia="zh-CN"/>
        </w:rPr>
        <w:t xml:space="preserve"> regarding the scheduling of time in advance [2]. According to the attachment paper [3], it comprises two phases: the location preparation phase and the location execution phase, which is illustrated in Figure 1.</w:t>
      </w:r>
    </w:p>
    <w:p w:rsidR="00E47074" w:rsidRDefault="00E47074" w:rsidP="00E47074">
      <w:pPr>
        <w:jc w:val="center"/>
        <w:rPr>
          <w:rFonts w:eastAsiaTheme="minorEastAsia"/>
          <w:lang w:eastAsia="zh-CN"/>
        </w:rPr>
      </w:pPr>
      <w:r w:rsidRPr="00D54DFB">
        <w:rPr>
          <w:rFonts w:eastAsiaTheme="minorEastAsia"/>
          <w:lang w:eastAsia="zh-CN"/>
        </w:rPr>
        <w:object w:dxaOrig="11440" w:dyaOrig="6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219.15pt" o:ole="">
            <v:imagedata r:id="rId8" o:title=""/>
          </v:shape>
          <o:OLEObject Type="Embed" ProgID="Visio.Drawing.15" ShapeID="_x0000_i1025" DrawAspect="Content" ObjectID="_1682171516" r:id="rId9"/>
        </w:object>
      </w:r>
    </w:p>
    <w:p w:rsidR="00E47074" w:rsidRPr="00657A67" w:rsidRDefault="00E47074" w:rsidP="00E47074">
      <w:pPr>
        <w:jc w:val="center"/>
        <w:rPr>
          <w:rFonts w:eastAsiaTheme="minorEastAsia"/>
          <w:b/>
          <w:lang w:eastAsia="zh-CN"/>
        </w:rPr>
      </w:pPr>
      <w:r w:rsidRPr="00657A67">
        <w:rPr>
          <w:rFonts w:eastAsiaTheme="minorEastAsia"/>
          <w:b/>
          <w:lang w:eastAsia="zh-CN"/>
        </w:rPr>
        <w:t xml:space="preserve">Figure </w:t>
      </w:r>
      <w:r>
        <w:rPr>
          <w:rFonts w:eastAsiaTheme="minorEastAsia"/>
          <w:b/>
          <w:lang w:eastAsia="zh-CN"/>
        </w:rPr>
        <w:t>1</w:t>
      </w:r>
      <w:r w:rsidRPr="00657A67">
        <w:rPr>
          <w:rFonts w:eastAsiaTheme="minorEastAsia"/>
          <w:b/>
          <w:lang w:eastAsia="zh-CN"/>
        </w:rPr>
        <w:t xml:space="preserve">, Location of a </w:t>
      </w:r>
      <w:proofErr w:type="spellStart"/>
      <w:r w:rsidRPr="00657A67">
        <w:rPr>
          <w:rFonts w:eastAsiaTheme="minorEastAsia"/>
          <w:b/>
          <w:lang w:eastAsia="zh-CN"/>
        </w:rPr>
        <w:t>UE</w:t>
      </w:r>
      <w:proofErr w:type="spellEnd"/>
      <w:r w:rsidRPr="00657A67">
        <w:rPr>
          <w:rFonts w:eastAsiaTheme="minorEastAsia"/>
          <w:b/>
          <w:lang w:eastAsia="zh-CN"/>
        </w:rPr>
        <w:t xml:space="preserve"> using a scheduled location time</w:t>
      </w:r>
    </w:p>
    <w:p w:rsidR="00E47074" w:rsidRDefault="00E47074" w:rsidP="00E47074">
      <w:pPr>
        <w:pStyle w:val="afc"/>
        <w:numPr>
          <w:ilvl w:val="1"/>
          <w:numId w:val="24"/>
        </w:numPr>
        <w:ind w:firstLineChars="0"/>
        <w:jc w:val="both"/>
        <w:rPr>
          <w:rFonts w:eastAsiaTheme="minorEastAsia"/>
          <w:lang w:eastAsia="zh-CN"/>
        </w:rPr>
      </w:pPr>
      <w:r w:rsidRPr="00657A67">
        <w:rPr>
          <w:rFonts w:eastAsiaTheme="minorEastAsia"/>
          <w:b/>
          <w:lang w:eastAsia="zh-CN"/>
        </w:rPr>
        <w:t>The Location Preparation Phase</w:t>
      </w:r>
      <w:r>
        <w:rPr>
          <w:rFonts w:eastAsiaTheme="minorEastAsia"/>
          <w:lang w:eastAsia="zh-CN"/>
        </w:rPr>
        <w:t xml:space="preserve">: </w:t>
      </w:r>
      <w:r w:rsidRPr="00D54DFB">
        <w:rPr>
          <w:rFonts w:eastAsiaTheme="minorEastAsia"/>
          <w:lang w:eastAsia="zh-CN"/>
        </w:rPr>
        <w:t xml:space="preserve">the </w:t>
      </w:r>
      <w:proofErr w:type="spellStart"/>
      <w:r w:rsidRPr="00D54DFB">
        <w:rPr>
          <w:rFonts w:eastAsiaTheme="minorEastAsia"/>
          <w:lang w:eastAsia="zh-CN"/>
        </w:rPr>
        <w:t>5GC</w:t>
      </w:r>
      <w:proofErr w:type="spellEnd"/>
      <w:r w:rsidRPr="00D54DFB">
        <w:rPr>
          <w:rFonts w:eastAsiaTheme="minorEastAsia"/>
          <w:lang w:eastAsia="zh-CN"/>
        </w:rPr>
        <w:t xml:space="preserve">, NG-RAN and/or </w:t>
      </w:r>
      <w:proofErr w:type="spellStart"/>
      <w:r w:rsidRPr="00D54DFB">
        <w:rPr>
          <w:rFonts w:eastAsiaTheme="minorEastAsia"/>
          <w:lang w:eastAsia="zh-CN"/>
        </w:rPr>
        <w:t>UE</w:t>
      </w:r>
      <w:proofErr w:type="spellEnd"/>
      <w:r w:rsidRPr="00D54DFB">
        <w:rPr>
          <w:rFonts w:eastAsiaTheme="minorEastAsia"/>
          <w:lang w:eastAsia="zh-CN"/>
        </w:rPr>
        <w:t xml:space="preserve"> interact to determine suitable position methods and schedule location measurements of the </w:t>
      </w:r>
      <w:proofErr w:type="spellStart"/>
      <w:r w:rsidRPr="00D54DFB">
        <w:rPr>
          <w:rFonts w:eastAsiaTheme="minorEastAsia"/>
          <w:lang w:eastAsia="zh-CN"/>
        </w:rPr>
        <w:t>UE</w:t>
      </w:r>
      <w:proofErr w:type="spellEnd"/>
      <w:r w:rsidRPr="00D54DFB">
        <w:rPr>
          <w:rFonts w:eastAsiaTheme="minorEastAsia"/>
          <w:lang w:eastAsia="zh-CN"/>
        </w:rPr>
        <w:t xml:space="preserve"> to occur at or near to the time T</w:t>
      </w:r>
      <w:r>
        <w:rPr>
          <w:rFonts w:eastAsiaTheme="minorEastAsia"/>
          <w:lang w:eastAsia="zh-CN"/>
        </w:rPr>
        <w:t>;</w:t>
      </w:r>
      <w:r w:rsidRPr="00D54DFB">
        <w:t xml:space="preserve"> </w:t>
      </w:r>
      <w:r>
        <w:rPr>
          <w:rFonts w:eastAsiaTheme="minorEastAsia"/>
          <w:lang w:eastAsia="zh-CN"/>
        </w:rPr>
        <w:t>t</w:t>
      </w:r>
      <w:r w:rsidRPr="00D54DFB">
        <w:rPr>
          <w:rFonts w:eastAsiaTheme="minorEastAsia"/>
          <w:lang w:eastAsia="zh-CN"/>
        </w:rPr>
        <w:t>he location preparation phase ends just before the time T</w:t>
      </w:r>
      <w:r>
        <w:rPr>
          <w:rFonts w:eastAsiaTheme="minorEastAsia"/>
          <w:lang w:eastAsia="zh-CN"/>
        </w:rPr>
        <w:t>.</w:t>
      </w:r>
    </w:p>
    <w:p w:rsidR="00E47074" w:rsidRDefault="00E47074" w:rsidP="00E47074">
      <w:pPr>
        <w:pStyle w:val="afc"/>
        <w:numPr>
          <w:ilvl w:val="1"/>
          <w:numId w:val="24"/>
        </w:numPr>
        <w:ind w:firstLineChars="0"/>
        <w:jc w:val="both"/>
        <w:rPr>
          <w:rFonts w:eastAsiaTheme="minorEastAsia"/>
          <w:lang w:eastAsia="zh-CN"/>
        </w:rPr>
      </w:pPr>
      <w:r w:rsidRPr="00657A67">
        <w:rPr>
          <w:rFonts w:eastAsiaTheme="minorEastAsia"/>
          <w:b/>
          <w:lang w:eastAsia="zh-CN"/>
        </w:rPr>
        <w:t>The Location Execution Phase</w:t>
      </w:r>
      <w:r>
        <w:rPr>
          <w:rFonts w:eastAsiaTheme="minorEastAsia"/>
          <w:lang w:eastAsia="zh-CN"/>
        </w:rPr>
        <w:t xml:space="preserve">: </w:t>
      </w:r>
      <w:r w:rsidRPr="00D54DFB">
        <w:rPr>
          <w:rFonts w:eastAsiaTheme="minorEastAsia"/>
          <w:lang w:eastAsia="zh-CN"/>
        </w:rPr>
        <w:t xml:space="preserve">NG-RAN and/or </w:t>
      </w:r>
      <w:proofErr w:type="spellStart"/>
      <w:r w:rsidRPr="00D54DFB">
        <w:rPr>
          <w:rFonts w:eastAsiaTheme="minorEastAsia"/>
          <w:lang w:eastAsia="zh-CN"/>
        </w:rPr>
        <w:t>UE</w:t>
      </w:r>
      <w:proofErr w:type="spellEnd"/>
      <w:r w:rsidRPr="00D54DFB">
        <w:rPr>
          <w:rFonts w:eastAsiaTheme="minorEastAsia"/>
          <w:lang w:eastAsia="zh-CN"/>
        </w:rPr>
        <w:t xml:space="preserve"> obtain the location measurements that were scheduled during the location preparation phase</w:t>
      </w:r>
      <w:r>
        <w:rPr>
          <w:rFonts w:eastAsiaTheme="minorEastAsia"/>
          <w:lang w:eastAsia="zh-CN"/>
        </w:rPr>
        <w:t xml:space="preserve">; </w:t>
      </w:r>
      <w:r w:rsidRPr="00D54DFB">
        <w:rPr>
          <w:rFonts w:eastAsiaTheme="minorEastAsia"/>
          <w:lang w:eastAsia="zh-CN"/>
        </w:rPr>
        <w:t>determin</w:t>
      </w:r>
      <w:r>
        <w:rPr>
          <w:rFonts w:eastAsiaTheme="minorEastAsia"/>
          <w:lang w:eastAsia="zh-CN"/>
        </w:rPr>
        <w:t xml:space="preserve">e </w:t>
      </w:r>
      <w:r w:rsidRPr="00D54DFB">
        <w:rPr>
          <w:rFonts w:eastAsiaTheme="minorEastAsia"/>
          <w:lang w:eastAsia="zh-CN"/>
        </w:rPr>
        <w:t xml:space="preserve">the </w:t>
      </w:r>
      <w:proofErr w:type="spellStart"/>
      <w:r w:rsidRPr="00D54DFB">
        <w:rPr>
          <w:rFonts w:eastAsiaTheme="minorEastAsia"/>
          <w:lang w:eastAsia="zh-CN"/>
        </w:rPr>
        <w:t>UE</w:t>
      </w:r>
      <w:proofErr w:type="spellEnd"/>
      <w:r w:rsidRPr="00D54DFB">
        <w:rPr>
          <w:rFonts w:eastAsiaTheme="minorEastAsia"/>
          <w:lang w:eastAsia="zh-CN"/>
        </w:rPr>
        <w:t xml:space="preserve"> location</w:t>
      </w:r>
      <w:r>
        <w:rPr>
          <w:rFonts w:eastAsiaTheme="minorEastAsia"/>
          <w:lang w:eastAsia="zh-CN"/>
        </w:rPr>
        <w:t xml:space="preserve"> based on the location measurements.</w:t>
      </w:r>
    </w:p>
    <w:p w:rsidR="00E47074" w:rsidRDefault="00E47074" w:rsidP="00E47074">
      <w:pPr>
        <w:jc w:val="both"/>
        <w:rPr>
          <w:rFonts w:eastAsiaTheme="minorEastAsia"/>
          <w:lang w:eastAsia="zh-CN"/>
        </w:rPr>
      </w:pPr>
      <w:r>
        <w:rPr>
          <w:rFonts w:eastAsiaTheme="minorEastAsia"/>
          <w:lang w:eastAsia="zh-CN"/>
        </w:rPr>
        <w:t xml:space="preserve">The feature aims to reduce the latency when a </w:t>
      </w:r>
      <w:proofErr w:type="spellStart"/>
      <w:r>
        <w:rPr>
          <w:rFonts w:eastAsiaTheme="minorEastAsia"/>
          <w:lang w:eastAsia="zh-CN"/>
        </w:rPr>
        <w:t>UE</w:t>
      </w:r>
      <w:proofErr w:type="spellEnd"/>
      <w:r>
        <w:rPr>
          <w:rFonts w:eastAsiaTheme="minorEastAsia"/>
          <w:lang w:eastAsia="zh-CN"/>
        </w:rPr>
        <w:t xml:space="preserve"> location is required at the time T and the request to the location can be sent before T such that time is saved. The latency of the positioning would mainly lies in the measurements and location determination process (</w:t>
      </w:r>
      <w:proofErr w:type="spellStart"/>
      <w:r>
        <w:rPr>
          <w:rFonts w:eastAsiaTheme="minorEastAsia"/>
          <w:lang w:eastAsia="zh-CN"/>
        </w:rPr>
        <w:t>t2</w:t>
      </w:r>
      <w:proofErr w:type="spellEnd"/>
      <w:r>
        <w:rPr>
          <w:rFonts w:eastAsiaTheme="minorEastAsia"/>
          <w:lang w:eastAsia="zh-CN"/>
        </w:rPr>
        <w:t xml:space="preserve"> in Figure 2). From </w:t>
      </w:r>
      <w:proofErr w:type="spellStart"/>
      <w:r>
        <w:rPr>
          <w:rFonts w:eastAsiaTheme="minorEastAsia"/>
          <w:lang w:eastAsia="zh-CN"/>
        </w:rPr>
        <w:t>RAN’s</w:t>
      </w:r>
      <w:proofErr w:type="spellEnd"/>
      <w:r>
        <w:rPr>
          <w:rFonts w:eastAsiaTheme="minorEastAsia"/>
          <w:lang w:eastAsia="zh-CN"/>
        </w:rPr>
        <w:t xml:space="preserve"> perspective, the key point of this feature to reduce latency is to ensure the </w:t>
      </w:r>
      <w:proofErr w:type="spellStart"/>
      <w:r>
        <w:rPr>
          <w:rFonts w:eastAsiaTheme="minorEastAsia"/>
          <w:lang w:eastAsia="zh-CN"/>
        </w:rPr>
        <w:t>UE</w:t>
      </w:r>
      <w:proofErr w:type="spellEnd"/>
      <w:r>
        <w:rPr>
          <w:rFonts w:eastAsiaTheme="minorEastAsia"/>
          <w:lang w:eastAsia="zh-CN"/>
        </w:rPr>
        <w:t xml:space="preserve"> or NG-RAN can start the measurement at time T. This can be realized in the following</w:t>
      </w:r>
    </w:p>
    <w:p w:rsidR="00E47074" w:rsidRPr="00280153" w:rsidRDefault="00E47074" w:rsidP="00E47074">
      <w:pPr>
        <w:pStyle w:val="afc"/>
        <w:numPr>
          <w:ilvl w:val="0"/>
          <w:numId w:val="27"/>
        </w:numPr>
        <w:ind w:firstLineChars="0"/>
        <w:jc w:val="both"/>
        <w:rPr>
          <w:rFonts w:eastAsiaTheme="minorEastAsia"/>
          <w:lang w:eastAsia="zh-CN"/>
        </w:rPr>
      </w:pPr>
      <w:r w:rsidRPr="00280153">
        <w:rPr>
          <w:rFonts w:eastAsiaTheme="minorEastAsia"/>
          <w:lang w:eastAsia="zh-CN"/>
        </w:rPr>
        <w:t xml:space="preserve">Option 1: </w:t>
      </w:r>
      <w:proofErr w:type="spellStart"/>
      <w:r w:rsidRPr="00280153">
        <w:rPr>
          <w:rFonts w:eastAsiaTheme="minorEastAsia"/>
          <w:lang w:eastAsia="zh-CN"/>
        </w:rPr>
        <w:t>LMF</w:t>
      </w:r>
      <w:proofErr w:type="spellEnd"/>
      <w:r w:rsidRPr="00280153">
        <w:rPr>
          <w:rFonts w:eastAsiaTheme="minorEastAsia"/>
          <w:lang w:eastAsia="zh-CN"/>
        </w:rPr>
        <w:t xml:space="preserve"> send the </w:t>
      </w:r>
      <w:bookmarkStart w:id="4" w:name="OLE_LINK35"/>
      <w:bookmarkStart w:id="5" w:name="OLE_LINK36"/>
      <w:r w:rsidRPr="00280153">
        <w:rPr>
          <w:rFonts w:eastAsiaTheme="minorEastAsia"/>
          <w:lang w:eastAsia="zh-CN"/>
        </w:rPr>
        <w:t xml:space="preserve">measurement request to RAN nodes or location information request to </w:t>
      </w:r>
      <w:proofErr w:type="spellStart"/>
      <w:r w:rsidRPr="00280153">
        <w:rPr>
          <w:rFonts w:eastAsiaTheme="minorEastAsia"/>
          <w:lang w:eastAsia="zh-CN"/>
        </w:rPr>
        <w:t>UE</w:t>
      </w:r>
      <w:proofErr w:type="spellEnd"/>
      <w:r w:rsidRPr="00280153">
        <w:rPr>
          <w:rFonts w:eastAsiaTheme="minorEastAsia"/>
          <w:lang w:eastAsia="zh-CN"/>
        </w:rPr>
        <w:t xml:space="preserve"> in a relatively long time before T and include the time </w:t>
      </w:r>
      <w:r>
        <w:rPr>
          <w:rFonts w:eastAsiaTheme="minorEastAsia"/>
          <w:lang w:eastAsia="zh-CN"/>
        </w:rPr>
        <w:t xml:space="preserve">to execute measurement </w:t>
      </w:r>
      <w:r w:rsidRPr="00280153">
        <w:rPr>
          <w:rFonts w:eastAsiaTheme="minorEastAsia"/>
          <w:lang w:eastAsia="zh-CN"/>
        </w:rPr>
        <w:t>T in the message.</w:t>
      </w:r>
      <w:bookmarkEnd w:id="4"/>
      <w:bookmarkEnd w:id="5"/>
    </w:p>
    <w:p w:rsidR="00E47074" w:rsidRPr="00280153" w:rsidRDefault="00E47074" w:rsidP="00E47074">
      <w:pPr>
        <w:pStyle w:val="afc"/>
        <w:numPr>
          <w:ilvl w:val="0"/>
          <w:numId w:val="27"/>
        </w:numPr>
        <w:ind w:firstLineChars="0"/>
        <w:jc w:val="both"/>
        <w:rPr>
          <w:rFonts w:eastAsiaTheme="minorEastAsia"/>
          <w:lang w:eastAsia="zh-CN"/>
        </w:rPr>
      </w:pPr>
      <w:r w:rsidRPr="00280153">
        <w:rPr>
          <w:rFonts w:eastAsiaTheme="minorEastAsia"/>
          <w:lang w:eastAsia="zh-CN"/>
        </w:rPr>
        <w:lastRenderedPageBreak/>
        <w:t xml:space="preserve">Option 2: </w:t>
      </w:r>
      <w:proofErr w:type="spellStart"/>
      <w:r w:rsidRPr="00280153">
        <w:rPr>
          <w:rFonts w:eastAsiaTheme="minorEastAsia"/>
          <w:lang w:eastAsia="zh-CN"/>
        </w:rPr>
        <w:t>LMF</w:t>
      </w:r>
      <w:proofErr w:type="spellEnd"/>
      <w:r w:rsidRPr="00280153">
        <w:rPr>
          <w:rFonts w:eastAsiaTheme="minorEastAsia"/>
          <w:lang w:eastAsia="zh-CN"/>
        </w:rPr>
        <w:t xml:space="preserve"> send the measurement request to RAN nodes or location information request to </w:t>
      </w:r>
      <w:proofErr w:type="spellStart"/>
      <w:r w:rsidRPr="00280153">
        <w:rPr>
          <w:rFonts w:eastAsiaTheme="minorEastAsia"/>
          <w:lang w:eastAsia="zh-CN"/>
        </w:rPr>
        <w:t>UE</w:t>
      </w:r>
      <w:proofErr w:type="spellEnd"/>
      <w:r w:rsidRPr="00280153">
        <w:rPr>
          <w:rFonts w:eastAsiaTheme="minorEastAsia"/>
          <w:lang w:eastAsia="zh-CN"/>
        </w:rPr>
        <w:t xml:space="preserve"> at time T or in a time slightly before T. </w:t>
      </w:r>
    </w:p>
    <w:p w:rsidR="00E47074" w:rsidRDefault="00E47074" w:rsidP="00E47074">
      <w:pPr>
        <w:jc w:val="both"/>
        <w:rPr>
          <w:rFonts w:eastAsiaTheme="minorEastAsia"/>
          <w:lang w:eastAsia="zh-CN"/>
        </w:rPr>
      </w:pPr>
      <w:r>
        <w:rPr>
          <w:rFonts w:eastAsiaTheme="minorEastAsia" w:hint="eastAsia"/>
          <w:lang w:eastAsia="zh-CN"/>
        </w:rPr>
        <w:t>F</w:t>
      </w:r>
      <w:r>
        <w:rPr>
          <w:rFonts w:eastAsiaTheme="minorEastAsia"/>
          <w:lang w:eastAsia="zh-CN"/>
        </w:rPr>
        <w:t xml:space="preserve">or Option 1, the measurement request is sent in advance and the </w:t>
      </w:r>
      <w:proofErr w:type="spellStart"/>
      <w:r>
        <w:rPr>
          <w:rFonts w:eastAsiaTheme="minorEastAsia"/>
          <w:lang w:eastAsia="zh-CN"/>
        </w:rPr>
        <w:t>UE</w:t>
      </w:r>
      <w:proofErr w:type="spellEnd"/>
      <w:r>
        <w:rPr>
          <w:rFonts w:eastAsiaTheme="minorEastAsia"/>
          <w:lang w:eastAsia="zh-CN"/>
        </w:rPr>
        <w:t xml:space="preserve"> or RAN does not conduct measuring until time T. This may be problematic because the </w:t>
      </w:r>
      <w:proofErr w:type="spellStart"/>
      <w:r>
        <w:rPr>
          <w:rFonts w:eastAsiaTheme="minorEastAsia"/>
          <w:lang w:eastAsia="zh-CN"/>
        </w:rPr>
        <w:t>UE</w:t>
      </w:r>
      <w:proofErr w:type="spellEnd"/>
      <w:r>
        <w:rPr>
          <w:rFonts w:eastAsiaTheme="minorEastAsia"/>
          <w:lang w:eastAsia="zh-CN"/>
        </w:rPr>
        <w:t xml:space="preserve"> can move during this waiting time and the </w:t>
      </w:r>
      <w:proofErr w:type="spellStart"/>
      <w:r>
        <w:rPr>
          <w:rFonts w:eastAsiaTheme="minorEastAsia"/>
          <w:lang w:eastAsia="zh-CN"/>
        </w:rPr>
        <w:t>UE</w:t>
      </w:r>
      <w:proofErr w:type="spellEnd"/>
      <w:r>
        <w:rPr>
          <w:rFonts w:eastAsiaTheme="minorEastAsia"/>
          <w:lang w:eastAsia="zh-CN"/>
        </w:rPr>
        <w:t xml:space="preserve"> or gNB may not be able to perform measurement at the scheduled T. In uplink based positioning, some of the measuring RAN nodes would not be able to receive the SRS sent by </w:t>
      </w:r>
      <w:proofErr w:type="spellStart"/>
      <w:r>
        <w:rPr>
          <w:rFonts w:eastAsiaTheme="minorEastAsia"/>
          <w:lang w:eastAsia="zh-CN"/>
        </w:rPr>
        <w:t>UE</w:t>
      </w:r>
      <w:proofErr w:type="spellEnd"/>
      <w:r>
        <w:rPr>
          <w:rFonts w:eastAsiaTheme="minorEastAsia"/>
          <w:lang w:eastAsia="zh-CN"/>
        </w:rPr>
        <w:t xml:space="preserve"> anymore and the measurements may be not enough for the accurate location calculation. In downlink positioning, the </w:t>
      </w:r>
      <w:proofErr w:type="spellStart"/>
      <w:r>
        <w:rPr>
          <w:rFonts w:eastAsiaTheme="minorEastAsia"/>
          <w:lang w:eastAsia="zh-CN"/>
        </w:rPr>
        <w:t>UE</w:t>
      </w:r>
      <w:proofErr w:type="spellEnd"/>
      <w:r>
        <w:rPr>
          <w:rFonts w:eastAsiaTheme="minorEastAsia"/>
          <w:lang w:eastAsia="zh-CN"/>
        </w:rPr>
        <w:t xml:space="preserve"> may fail in the PRS reception due to the movement of the </w:t>
      </w:r>
      <w:proofErr w:type="spellStart"/>
      <w:r>
        <w:rPr>
          <w:rFonts w:eastAsiaTheme="minorEastAsia"/>
          <w:lang w:eastAsia="zh-CN"/>
        </w:rPr>
        <w:t>UE</w:t>
      </w:r>
      <w:proofErr w:type="spellEnd"/>
      <w:r>
        <w:rPr>
          <w:rFonts w:eastAsiaTheme="minorEastAsia"/>
          <w:lang w:eastAsia="zh-CN"/>
        </w:rPr>
        <w:t xml:space="preserve"> and need to require additional PRS configurations of additional cells, which would incur additional latency. </w:t>
      </w:r>
    </w:p>
    <w:p w:rsidR="00E47074" w:rsidRDefault="00E47074" w:rsidP="00E47074">
      <w:pPr>
        <w:jc w:val="both"/>
        <w:rPr>
          <w:rFonts w:eastAsiaTheme="minorEastAsia"/>
          <w:lang w:eastAsia="zh-CN"/>
        </w:rPr>
      </w:pPr>
      <w:r>
        <w:rPr>
          <w:rFonts w:eastAsiaTheme="minorEastAsia"/>
          <w:lang w:eastAsia="zh-CN"/>
        </w:rPr>
        <w:t xml:space="preserve">For Option 2, it is feasible to realize the proposed functionality from </w:t>
      </w:r>
      <w:proofErr w:type="spellStart"/>
      <w:r>
        <w:rPr>
          <w:rFonts w:eastAsiaTheme="minorEastAsia"/>
          <w:lang w:eastAsia="zh-CN"/>
        </w:rPr>
        <w:t>SA2</w:t>
      </w:r>
      <w:proofErr w:type="spellEnd"/>
      <w:r>
        <w:rPr>
          <w:rFonts w:eastAsiaTheme="minorEastAsia"/>
          <w:lang w:eastAsia="zh-CN"/>
        </w:rPr>
        <w:t xml:space="preserve"> and has not specification impacts. As the </w:t>
      </w:r>
      <w:proofErr w:type="spellStart"/>
      <w:r>
        <w:rPr>
          <w:rFonts w:eastAsiaTheme="minorEastAsia"/>
          <w:lang w:eastAsia="zh-CN"/>
        </w:rPr>
        <w:t>UE</w:t>
      </w:r>
      <w:proofErr w:type="spellEnd"/>
      <w:r>
        <w:rPr>
          <w:rFonts w:eastAsiaTheme="minorEastAsia"/>
          <w:lang w:eastAsia="zh-CN"/>
        </w:rPr>
        <w:t xml:space="preserve"> or RAN nodes would not wait when the measurement request is received. For this option, the location scheduling in advance is feasible from the </w:t>
      </w:r>
      <w:proofErr w:type="spellStart"/>
      <w:r>
        <w:rPr>
          <w:rFonts w:eastAsiaTheme="minorEastAsia"/>
          <w:lang w:eastAsia="zh-CN"/>
        </w:rPr>
        <w:t>RAN’s</w:t>
      </w:r>
      <w:proofErr w:type="spellEnd"/>
      <w:r>
        <w:rPr>
          <w:rFonts w:eastAsiaTheme="minorEastAsia"/>
          <w:lang w:eastAsia="zh-CN"/>
        </w:rPr>
        <w:t xml:space="preserve"> perspective, but this has no RAN </w:t>
      </w:r>
      <w:proofErr w:type="spellStart"/>
      <w:r>
        <w:rPr>
          <w:rFonts w:eastAsiaTheme="minorEastAsia"/>
          <w:lang w:eastAsia="zh-CN"/>
        </w:rPr>
        <w:t>stage3</w:t>
      </w:r>
      <w:proofErr w:type="spellEnd"/>
      <w:r>
        <w:rPr>
          <w:rFonts w:eastAsiaTheme="minorEastAsia"/>
          <w:lang w:eastAsia="zh-CN"/>
        </w:rPr>
        <w:t xml:space="preserve"> spec impacts.</w:t>
      </w:r>
    </w:p>
    <w:p w:rsidR="00E47074" w:rsidRPr="0073709B" w:rsidRDefault="00E47074" w:rsidP="00E47074">
      <w:pPr>
        <w:jc w:val="both"/>
        <w:rPr>
          <w:rFonts w:eastAsiaTheme="minorEastAsia"/>
          <w:b/>
          <w:lang w:eastAsia="zh-CN"/>
        </w:rPr>
      </w:pPr>
      <w:r w:rsidRPr="0073709B">
        <w:rPr>
          <w:rFonts w:eastAsiaTheme="minorEastAsia"/>
          <w:b/>
          <w:lang w:eastAsia="zh-CN"/>
        </w:rPr>
        <w:t xml:space="preserve">Proposal </w:t>
      </w:r>
      <w:r>
        <w:rPr>
          <w:rFonts w:eastAsiaTheme="minorEastAsia"/>
          <w:b/>
          <w:lang w:eastAsia="zh-CN"/>
        </w:rPr>
        <w:t>1</w:t>
      </w:r>
      <w:r w:rsidRPr="0073709B">
        <w:rPr>
          <w:rFonts w:eastAsiaTheme="minorEastAsia"/>
          <w:b/>
          <w:lang w:eastAsia="zh-CN"/>
        </w:rPr>
        <w:t xml:space="preserve">: </w:t>
      </w:r>
      <w:r>
        <w:rPr>
          <w:rFonts w:eastAsiaTheme="minorEastAsia"/>
          <w:b/>
          <w:lang w:eastAsia="zh-CN"/>
        </w:rPr>
        <w:t>T</w:t>
      </w:r>
      <w:r>
        <w:rPr>
          <w:rFonts w:eastAsiaTheme="minorEastAsia"/>
          <w:b/>
          <w:lang w:eastAsia="zh-CN"/>
        </w:rPr>
        <w:t xml:space="preserve">here is </w:t>
      </w:r>
      <w:r w:rsidRPr="0073709B">
        <w:rPr>
          <w:rFonts w:eastAsiaTheme="minorEastAsia"/>
          <w:b/>
          <w:lang w:eastAsia="zh-CN"/>
        </w:rPr>
        <w:t>no RAN</w:t>
      </w:r>
      <w:r>
        <w:rPr>
          <w:rFonts w:eastAsiaTheme="minorEastAsia"/>
          <w:b/>
          <w:lang w:eastAsia="zh-CN"/>
        </w:rPr>
        <w:t>2</w:t>
      </w:r>
      <w:r w:rsidRPr="0073709B">
        <w:rPr>
          <w:rFonts w:eastAsiaTheme="minorEastAsia"/>
          <w:b/>
          <w:lang w:eastAsia="zh-CN"/>
        </w:rPr>
        <w:t xml:space="preserve"> </w:t>
      </w:r>
      <w:proofErr w:type="spellStart"/>
      <w:r>
        <w:rPr>
          <w:rFonts w:eastAsiaTheme="minorEastAsia"/>
          <w:b/>
          <w:lang w:eastAsia="zh-CN"/>
        </w:rPr>
        <w:t>stage3</w:t>
      </w:r>
      <w:proofErr w:type="spellEnd"/>
      <w:r>
        <w:rPr>
          <w:rFonts w:eastAsiaTheme="minorEastAsia"/>
          <w:b/>
          <w:lang w:eastAsia="zh-CN"/>
        </w:rPr>
        <w:t xml:space="preserve"> </w:t>
      </w:r>
      <w:r w:rsidRPr="0073709B">
        <w:rPr>
          <w:rFonts w:eastAsiaTheme="minorEastAsia"/>
          <w:b/>
          <w:lang w:eastAsia="zh-CN"/>
        </w:rPr>
        <w:t>spec impacts</w:t>
      </w:r>
      <w:r>
        <w:rPr>
          <w:rFonts w:eastAsiaTheme="minorEastAsia"/>
          <w:b/>
          <w:lang w:eastAsia="zh-CN"/>
        </w:rPr>
        <w:t xml:space="preserve"> for scheduled location time</w:t>
      </w:r>
      <w:r w:rsidRPr="0073709B">
        <w:rPr>
          <w:rFonts w:eastAsiaTheme="minorEastAsia"/>
          <w:b/>
          <w:lang w:eastAsia="zh-CN"/>
        </w:rPr>
        <w:t>.</w:t>
      </w:r>
    </w:p>
    <w:p w:rsidR="00216A4E" w:rsidRDefault="00216A4E" w:rsidP="00FD788A">
      <w:pPr>
        <w:pStyle w:val="2"/>
        <w:numPr>
          <w:ilvl w:val="0"/>
          <w:numId w:val="0"/>
        </w:numPr>
        <w:spacing w:after="240"/>
      </w:pPr>
      <w:r>
        <w:rPr>
          <w:rFonts w:hint="eastAsia"/>
        </w:rPr>
        <w:t>2</w:t>
      </w:r>
      <w:r>
        <w:t xml:space="preserve">.2 </w:t>
      </w:r>
      <w:r w:rsidR="009D23D5">
        <w:t xml:space="preserve">Response time for the </w:t>
      </w:r>
      <w:r>
        <w:t>Location information request</w:t>
      </w:r>
    </w:p>
    <w:p w:rsidR="00D464FD" w:rsidRDefault="00D464FD" w:rsidP="00D464FD">
      <w:pPr>
        <w:rPr>
          <w:rFonts w:eastAsiaTheme="minorEastAsia"/>
          <w:lang w:eastAsia="zh-CN"/>
        </w:rPr>
      </w:pPr>
      <w:r>
        <w:rPr>
          <w:rFonts w:eastAsiaTheme="minorEastAsia" w:hint="eastAsia"/>
          <w:lang w:eastAsia="zh-CN"/>
        </w:rPr>
        <w:t>T</w:t>
      </w:r>
      <w:r>
        <w:rPr>
          <w:rFonts w:eastAsiaTheme="minorEastAsia"/>
          <w:lang w:eastAsia="zh-CN"/>
        </w:rPr>
        <w:t xml:space="preserve">he </w:t>
      </w:r>
      <w:r w:rsidR="008F00F2">
        <w:rPr>
          <w:rFonts w:eastAsiaTheme="minorEastAsia"/>
          <w:lang w:eastAsia="zh-CN"/>
        </w:rPr>
        <w:t>LMF may indicate a response time when send</w:t>
      </w:r>
      <w:r w:rsidR="00316B15">
        <w:rPr>
          <w:rFonts w:eastAsiaTheme="minorEastAsia"/>
          <w:lang w:eastAsia="zh-CN"/>
        </w:rPr>
        <w:t>s</w:t>
      </w:r>
      <w:r w:rsidR="008F00F2">
        <w:rPr>
          <w:rFonts w:eastAsiaTheme="minorEastAsia"/>
          <w:lang w:eastAsia="zh-CN"/>
        </w:rPr>
        <w:t xml:space="preserve"> the Request Location Information message to the UE for the response message. Currently, it has the following form in the TS 37.355:</w:t>
      </w:r>
    </w:p>
    <w:p w:rsidR="008F00F2" w:rsidRPr="007B2E20" w:rsidRDefault="008F00F2" w:rsidP="008F00F2">
      <w:pPr>
        <w:pStyle w:val="PL"/>
        <w:shd w:val="clear" w:color="auto" w:fill="E6E6E6"/>
        <w:rPr>
          <w:snapToGrid w:val="0"/>
        </w:rPr>
      </w:pPr>
      <w:r w:rsidRPr="007B2E20">
        <w:rPr>
          <w:snapToGrid w:val="0"/>
        </w:rPr>
        <w:t>ResponseTime ::= SEQUENCE {</w:t>
      </w:r>
    </w:p>
    <w:p w:rsidR="008F00F2" w:rsidRPr="007B2E20" w:rsidRDefault="008F00F2" w:rsidP="008F00F2">
      <w:pPr>
        <w:pStyle w:val="PL"/>
        <w:shd w:val="clear" w:color="auto" w:fill="E6E6E6"/>
        <w:rPr>
          <w:snapToGrid w:val="0"/>
        </w:rPr>
      </w:pPr>
      <w:r w:rsidRPr="007B2E20">
        <w:rPr>
          <w:snapToGrid w:val="0"/>
        </w:rPr>
        <w:tab/>
        <w:t>time</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(1..128),</w:t>
      </w:r>
    </w:p>
    <w:p w:rsidR="008F00F2" w:rsidRPr="007B2E20" w:rsidRDefault="008F00F2" w:rsidP="008F00F2">
      <w:pPr>
        <w:pStyle w:val="PL"/>
        <w:shd w:val="clear" w:color="auto" w:fill="E6E6E6"/>
        <w:rPr>
          <w:snapToGrid w:val="0"/>
        </w:rPr>
      </w:pPr>
      <w:r w:rsidRPr="007B2E20">
        <w:rPr>
          <w:snapToGrid w:val="0"/>
        </w:rPr>
        <w:tab/>
        <w:t>...,</w:t>
      </w:r>
      <w:r w:rsidRPr="007B2E20">
        <w:rPr>
          <w:snapToGrid w:val="0"/>
        </w:rPr>
        <w:tab/>
      </w:r>
    </w:p>
    <w:p w:rsidR="008F00F2" w:rsidRPr="007B2E20" w:rsidRDefault="008F00F2" w:rsidP="008F00F2">
      <w:pPr>
        <w:pStyle w:val="PL"/>
        <w:shd w:val="clear" w:color="auto" w:fill="E6E6E6"/>
        <w:rPr>
          <w:snapToGrid w:val="0"/>
        </w:rPr>
      </w:pPr>
      <w:r w:rsidRPr="007B2E20">
        <w:rPr>
          <w:snapToGrid w:val="0"/>
        </w:rPr>
        <w:tab/>
        <w:t>[[</w:t>
      </w:r>
      <w:r w:rsidRPr="007B2E20">
        <w:rPr>
          <w:snapToGrid w:val="0"/>
        </w:rPr>
        <w:tab/>
        <w:t>responseTimeEarlyFix-r12</w:t>
      </w:r>
      <w:r w:rsidRPr="007B2E20">
        <w:rPr>
          <w:snapToGrid w:val="0"/>
        </w:rPr>
        <w:tab/>
      </w:r>
      <w:r w:rsidRPr="007B2E20">
        <w:rPr>
          <w:snapToGrid w:val="0"/>
        </w:rPr>
        <w:tab/>
        <w:t>INTEGER (1..128)</w:t>
      </w:r>
      <w:r w:rsidRPr="007B2E20">
        <w:rPr>
          <w:snapToGrid w:val="0"/>
        </w:rPr>
        <w:tab/>
      </w:r>
      <w:r w:rsidRPr="007B2E20">
        <w:rPr>
          <w:snapToGrid w:val="0"/>
        </w:rPr>
        <w:tab/>
        <w:t>OPTIONAL</w:t>
      </w:r>
      <w:r w:rsidRPr="007B2E20">
        <w:rPr>
          <w:snapToGrid w:val="0"/>
        </w:rPr>
        <w:tab/>
      </w:r>
      <w:r w:rsidRPr="007B2E20">
        <w:rPr>
          <w:snapToGrid w:val="0"/>
        </w:rPr>
        <w:tab/>
        <w:t>-- Need ON</w:t>
      </w:r>
    </w:p>
    <w:p w:rsidR="008F00F2" w:rsidRPr="007B2E20" w:rsidRDefault="008F00F2" w:rsidP="008F00F2">
      <w:pPr>
        <w:pStyle w:val="PL"/>
        <w:shd w:val="clear" w:color="auto" w:fill="E6E6E6"/>
        <w:rPr>
          <w:snapToGrid w:val="0"/>
        </w:rPr>
      </w:pPr>
      <w:r w:rsidRPr="007B2E20">
        <w:rPr>
          <w:snapToGrid w:val="0"/>
        </w:rPr>
        <w:tab/>
        <w:t>]],</w:t>
      </w:r>
    </w:p>
    <w:p w:rsidR="008F00F2" w:rsidRPr="007B2E20" w:rsidRDefault="008F00F2" w:rsidP="008F00F2">
      <w:pPr>
        <w:pStyle w:val="PL"/>
        <w:shd w:val="clear" w:color="auto" w:fill="E6E6E6"/>
        <w:rPr>
          <w:snapToGrid w:val="0"/>
        </w:rPr>
      </w:pPr>
      <w:r w:rsidRPr="007B2E20">
        <w:rPr>
          <w:snapToGrid w:val="0"/>
        </w:rPr>
        <w:tab/>
        <w:t>[[</w:t>
      </w:r>
      <w:r w:rsidRPr="007B2E20">
        <w:rPr>
          <w:snapToGrid w:val="0"/>
        </w:rPr>
        <w:tab/>
        <w:t>unit-r15</w:t>
      </w:r>
      <w:r w:rsidRPr="007B2E20">
        <w:rPr>
          <w:snapToGrid w:val="0"/>
        </w:rPr>
        <w:tab/>
      </w:r>
      <w:r w:rsidRPr="007B2E20">
        <w:rPr>
          <w:snapToGrid w:val="0"/>
        </w:rPr>
        <w:tab/>
      </w:r>
      <w:r w:rsidRPr="007B2E20">
        <w:rPr>
          <w:snapToGrid w:val="0"/>
        </w:rPr>
        <w:tab/>
      </w:r>
      <w:r w:rsidRPr="007B2E20">
        <w:rPr>
          <w:snapToGrid w:val="0"/>
        </w:rPr>
        <w:tab/>
        <w:t>ENUMERATED { ten-seconds, ... }</w:t>
      </w:r>
      <w:r w:rsidRPr="007B2E20">
        <w:rPr>
          <w:snapToGrid w:val="0"/>
        </w:rPr>
        <w:tab/>
        <w:t>OPTIONAL</w:t>
      </w:r>
      <w:r w:rsidRPr="007B2E20">
        <w:rPr>
          <w:snapToGrid w:val="0"/>
        </w:rPr>
        <w:tab/>
      </w:r>
      <w:r w:rsidRPr="007B2E20">
        <w:rPr>
          <w:snapToGrid w:val="0"/>
        </w:rPr>
        <w:tab/>
        <w:t>-- Need ON</w:t>
      </w:r>
    </w:p>
    <w:p w:rsidR="008F00F2" w:rsidRPr="007B2E20" w:rsidRDefault="008F00F2" w:rsidP="008F00F2">
      <w:pPr>
        <w:pStyle w:val="PL"/>
        <w:shd w:val="clear" w:color="auto" w:fill="E6E6E6"/>
        <w:rPr>
          <w:snapToGrid w:val="0"/>
        </w:rPr>
      </w:pPr>
      <w:r w:rsidRPr="007B2E20">
        <w:rPr>
          <w:snapToGrid w:val="0"/>
        </w:rPr>
        <w:tab/>
        <w:t>]]</w:t>
      </w:r>
    </w:p>
    <w:p w:rsidR="008F00F2" w:rsidRPr="007B2E20" w:rsidRDefault="008F00F2" w:rsidP="008F00F2">
      <w:pPr>
        <w:pStyle w:val="PL"/>
        <w:shd w:val="clear" w:color="auto" w:fill="E6E6E6"/>
        <w:rPr>
          <w:snapToGrid w:val="0"/>
        </w:rPr>
      </w:pPr>
      <w:r w:rsidRPr="007B2E20">
        <w:rPr>
          <w:snapToGrid w:val="0"/>
        </w:rPr>
        <w:t>}</w:t>
      </w:r>
    </w:p>
    <w:p w:rsidR="008F00F2" w:rsidRDefault="008F00F2" w:rsidP="00D464FD">
      <w:pPr>
        <w:rPr>
          <w:rFonts w:eastAsiaTheme="minorEastAsia"/>
          <w:lang w:eastAsia="zh-CN"/>
        </w:rPr>
      </w:pPr>
      <w:r>
        <w:rPr>
          <w:rFonts w:eastAsiaTheme="minorEastAsia"/>
          <w:lang w:eastAsia="zh-CN"/>
        </w:rPr>
        <w:t xml:space="preserve">The minimal supported response time is one second when the “unit” is not presented and the “time” is valued as 1. In order to support sub-second response time, </w:t>
      </w:r>
      <w:r w:rsidR="00C00EAC">
        <w:rPr>
          <w:rFonts w:eastAsiaTheme="minorEastAsia"/>
          <w:lang w:eastAsia="zh-CN"/>
        </w:rPr>
        <w:t>i.e.</w:t>
      </w:r>
      <w:r>
        <w:rPr>
          <w:rFonts w:eastAsiaTheme="minorEastAsia"/>
          <w:lang w:eastAsia="zh-CN"/>
        </w:rPr>
        <w:t xml:space="preserve">, restrict the measurement delay to the sub-seconds, it needs to enable the </w:t>
      </w:r>
      <w:r w:rsidR="00FF7A11">
        <w:rPr>
          <w:rFonts w:eastAsiaTheme="minorEastAsia"/>
          <w:lang w:eastAsia="zh-CN"/>
        </w:rPr>
        <w:t xml:space="preserve">sub-second </w:t>
      </w:r>
      <w:r w:rsidR="00BA55FF">
        <w:rPr>
          <w:rFonts w:eastAsiaTheme="minorEastAsia"/>
          <w:lang w:eastAsia="zh-CN"/>
        </w:rPr>
        <w:t xml:space="preserve">value </w:t>
      </w:r>
      <w:r w:rsidR="00FF7A11">
        <w:rPr>
          <w:rFonts w:eastAsiaTheme="minorEastAsia"/>
          <w:lang w:eastAsia="zh-CN"/>
        </w:rPr>
        <w:t xml:space="preserve">for the </w:t>
      </w:r>
      <w:proofErr w:type="spellStart"/>
      <w:r w:rsidR="00FF7A11" w:rsidRPr="00657A67">
        <w:rPr>
          <w:rFonts w:eastAsiaTheme="minorEastAsia"/>
          <w:i/>
          <w:lang w:eastAsia="zh-CN"/>
        </w:rPr>
        <w:t>ResponseTime</w:t>
      </w:r>
      <w:proofErr w:type="spellEnd"/>
      <w:r w:rsidR="00FF7A11">
        <w:rPr>
          <w:rFonts w:eastAsiaTheme="minorEastAsia"/>
          <w:lang w:eastAsia="zh-CN"/>
        </w:rPr>
        <w:t xml:space="preserve"> field. Therefore, it is proposed to extend the </w:t>
      </w:r>
      <w:r w:rsidR="003C5186">
        <w:rPr>
          <w:rFonts w:eastAsiaTheme="minorEastAsia"/>
          <w:lang w:eastAsia="zh-CN"/>
        </w:rPr>
        <w:t xml:space="preserve">value of the </w:t>
      </w:r>
      <w:r w:rsidR="00FF7A11">
        <w:rPr>
          <w:rFonts w:eastAsiaTheme="minorEastAsia"/>
          <w:lang w:eastAsia="zh-CN"/>
        </w:rPr>
        <w:t>“unit” fiend to include the “ten-mini-seconds”</w:t>
      </w:r>
      <w:r w:rsidR="004E5EF9">
        <w:rPr>
          <w:rFonts w:eastAsiaTheme="minorEastAsia"/>
          <w:lang w:eastAsia="zh-CN"/>
        </w:rPr>
        <w:t xml:space="preserve"> as follows</w:t>
      </w:r>
      <w:r w:rsidR="00FF7A11">
        <w:rPr>
          <w:rFonts w:eastAsiaTheme="minorEastAsia"/>
          <w:lang w:eastAsia="zh-CN"/>
        </w:rPr>
        <w:t>.</w:t>
      </w:r>
    </w:p>
    <w:p w:rsidR="00A51FE7" w:rsidRPr="007B2E20" w:rsidRDefault="00A51FE7" w:rsidP="00A51FE7">
      <w:pPr>
        <w:pStyle w:val="PL"/>
        <w:shd w:val="clear" w:color="auto" w:fill="E6E6E6"/>
        <w:rPr>
          <w:snapToGrid w:val="0"/>
        </w:rPr>
      </w:pPr>
      <w:r w:rsidRPr="007B2E20">
        <w:rPr>
          <w:snapToGrid w:val="0"/>
        </w:rPr>
        <w:t>ResponseTime ::= SEQUENCE {</w:t>
      </w:r>
    </w:p>
    <w:p w:rsidR="00A51FE7" w:rsidRPr="007B2E20" w:rsidRDefault="00A51FE7" w:rsidP="00A51FE7">
      <w:pPr>
        <w:pStyle w:val="PL"/>
        <w:shd w:val="clear" w:color="auto" w:fill="E6E6E6"/>
        <w:rPr>
          <w:snapToGrid w:val="0"/>
        </w:rPr>
      </w:pPr>
      <w:r w:rsidRPr="007B2E20">
        <w:rPr>
          <w:snapToGrid w:val="0"/>
        </w:rPr>
        <w:tab/>
        <w:t>time</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(1..128),</w:t>
      </w:r>
    </w:p>
    <w:p w:rsidR="00A51FE7" w:rsidRPr="007B2E20" w:rsidRDefault="00A51FE7" w:rsidP="00A51FE7">
      <w:pPr>
        <w:pStyle w:val="PL"/>
        <w:shd w:val="clear" w:color="auto" w:fill="E6E6E6"/>
        <w:rPr>
          <w:snapToGrid w:val="0"/>
        </w:rPr>
      </w:pPr>
      <w:r w:rsidRPr="007B2E20">
        <w:rPr>
          <w:snapToGrid w:val="0"/>
        </w:rPr>
        <w:tab/>
        <w:t>...,</w:t>
      </w:r>
      <w:r w:rsidRPr="007B2E20">
        <w:rPr>
          <w:snapToGrid w:val="0"/>
        </w:rPr>
        <w:tab/>
      </w:r>
    </w:p>
    <w:p w:rsidR="00A51FE7" w:rsidRPr="007B2E20" w:rsidRDefault="00A51FE7" w:rsidP="00A51FE7">
      <w:pPr>
        <w:pStyle w:val="PL"/>
        <w:shd w:val="clear" w:color="auto" w:fill="E6E6E6"/>
        <w:rPr>
          <w:snapToGrid w:val="0"/>
        </w:rPr>
      </w:pPr>
      <w:r w:rsidRPr="007B2E20">
        <w:rPr>
          <w:snapToGrid w:val="0"/>
        </w:rPr>
        <w:tab/>
        <w:t>[[</w:t>
      </w:r>
      <w:r w:rsidRPr="007B2E20">
        <w:rPr>
          <w:snapToGrid w:val="0"/>
        </w:rPr>
        <w:tab/>
        <w:t>responseTimeEarlyFix-r12</w:t>
      </w:r>
      <w:r w:rsidRPr="007B2E20">
        <w:rPr>
          <w:snapToGrid w:val="0"/>
        </w:rPr>
        <w:tab/>
      </w:r>
      <w:r w:rsidRPr="007B2E20">
        <w:rPr>
          <w:snapToGrid w:val="0"/>
        </w:rPr>
        <w:tab/>
        <w:t>INTEGER (1..128)</w:t>
      </w:r>
      <w:r w:rsidRPr="007B2E20">
        <w:rPr>
          <w:snapToGrid w:val="0"/>
        </w:rPr>
        <w:tab/>
      </w:r>
      <w:r w:rsidRPr="007B2E20">
        <w:rPr>
          <w:snapToGrid w:val="0"/>
        </w:rPr>
        <w:tab/>
        <w:t>OPTIONAL</w:t>
      </w:r>
      <w:r w:rsidRPr="007B2E20">
        <w:rPr>
          <w:snapToGrid w:val="0"/>
        </w:rPr>
        <w:tab/>
      </w:r>
      <w:r w:rsidRPr="007B2E20">
        <w:rPr>
          <w:snapToGrid w:val="0"/>
        </w:rPr>
        <w:tab/>
        <w:t>-- Need ON</w:t>
      </w:r>
    </w:p>
    <w:p w:rsidR="00A51FE7" w:rsidRPr="007B2E20" w:rsidRDefault="00A51FE7" w:rsidP="00A51FE7">
      <w:pPr>
        <w:pStyle w:val="PL"/>
        <w:shd w:val="clear" w:color="auto" w:fill="E6E6E6"/>
        <w:rPr>
          <w:snapToGrid w:val="0"/>
        </w:rPr>
      </w:pPr>
      <w:r w:rsidRPr="007B2E20">
        <w:rPr>
          <w:snapToGrid w:val="0"/>
        </w:rPr>
        <w:tab/>
        <w:t>]],</w:t>
      </w:r>
    </w:p>
    <w:p w:rsidR="00A51FE7" w:rsidRPr="007B2E20" w:rsidRDefault="00A51FE7" w:rsidP="00A51FE7">
      <w:pPr>
        <w:pStyle w:val="PL"/>
        <w:shd w:val="clear" w:color="auto" w:fill="E6E6E6"/>
        <w:rPr>
          <w:snapToGrid w:val="0"/>
        </w:rPr>
      </w:pPr>
      <w:r w:rsidRPr="007B2E20">
        <w:rPr>
          <w:snapToGrid w:val="0"/>
        </w:rPr>
        <w:tab/>
        <w:t>[[</w:t>
      </w:r>
      <w:r w:rsidRPr="007B2E20">
        <w:rPr>
          <w:snapToGrid w:val="0"/>
        </w:rPr>
        <w:tab/>
        <w:t>unit-r15</w:t>
      </w:r>
      <w:r w:rsidRPr="007B2E20">
        <w:rPr>
          <w:snapToGrid w:val="0"/>
        </w:rPr>
        <w:tab/>
      </w:r>
      <w:r w:rsidRPr="007B2E20">
        <w:rPr>
          <w:snapToGrid w:val="0"/>
        </w:rPr>
        <w:tab/>
      </w:r>
      <w:r w:rsidRPr="007B2E20">
        <w:rPr>
          <w:snapToGrid w:val="0"/>
        </w:rPr>
        <w:tab/>
      </w:r>
      <w:r w:rsidRPr="007B2E20">
        <w:rPr>
          <w:snapToGrid w:val="0"/>
        </w:rPr>
        <w:tab/>
        <w:t xml:space="preserve">ENUMERATED { ten-seconds, ... </w:t>
      </w:r>
      <w:r>
        <w:rPr>
          <w:snapToGrid w:val="0"/>
        </w:rPr>
        <w:t xml:space="preserve">, </w:t>
      </w:r>
      <w:r w:rsidRPr="00657A67">
        <w:rPr>
          <w:snapToGrid w:val="0"/>
          <w:color w:val="FF0000"/>
        </w:rPr>
        <w:t>ten-mini-seconds</w:t>
      </w:r>
      <w:r w:rsidR="00110AE3" w:rsidRPr="00657A67">
        <w:rPr>
          <w:snapToGrid w:val="0"/>
          <w:color w:val="FF0000"/>
        </w:rPr>
        <w:t>-r17</w:t>
      </w:r>
      <w:r w:rsidRPr="007B2E20">
        <w:rPr>
          <w:snapToGrid w:val="0"/>
        </w:rPr>
        <w:t>}</w:t>
      </w:r>
      <w:r w:rsidRPr="007B2E20">
        <w:rPr>
          <w:snapToGrid w:val="0"/>
        </w:rPr>
        <w:tab/>
        <w:t>OPTIONAL</w:t>
      </w:r>
      <w:r w:rsidRPr="007B2E20">
        <w:rPr>
          <w:snapToGrid w:val="0"/>
        </w:rPr>
        <w:tab/>
      </w:r>
      <w:r w:rsidRPr="007B2E20">
        <w:rPr>
          <w:snapToGrid w:val="0"/>
        </w:rPr>
        <w:tab/>
        <w:t>-- Need ON</w:t>
      </w:r>
    </w:p>
    <w:p w:rsidR="00A51FE7" w:rsidRPr="007B2E20" w:rsidRDefault="00A51FE7" w:rsidP="00A51FE7">
      <w:pPr>
        <w:pStyle w:val="PL"/>
        <w:shd w:val="clear" w:color="auto" w:fill="E6E6E6"/>
        <w:rPr>
          <w:snapToGrid w:val="0"/>
        </w:rPr>
      </w:pPr>
      <w:r w:rsidRPr="007B2E20">
        <w:rPr>
          <w:snapToGrid w:val="0"/>
        </w:rPr>
        <w:tab/>
        <w:t>]]</w:t>
      </w:r>
    </w:p>
    <w:p w:rsidR="00A51FE7" w:rsidRPr="00A51FE7" w:rsidRDefault="00A51FE7" w:rsidP="00A51FE7">
      <w:pPr>
        <w:pStyle w:val="PL"/>
        <w:shd w:val="clear" w:color="auto" w:fill="E6E6E6"/>
        <w:rPr>
          <w:snapToGrid w:val="0"/>
        </w:rPr>
      </w:pPr>
      <w:r w:rsidRPr="007B2E20">
        <w:rPr>
          <w:snapToGrid w:val="0"/>
        </w:rPr>
        <w:t>}</w:t>
      </w:r>
    </w:p>
    <w:p w:rsidR="00ED02A3" w:rsidRPr="00657A67" w:rsidRDefault="00ED02A3" w:rsidP="00D464FD">
      <w:pPr>
        <w:rPr>
          <w:rFonts w:eastAsiaTheme="minorEastAsia"/>
          <w:lang w:eastAsia="zh-CN"/>
        </w:rPr>
      </w:pPr>
      <w:r w:rsidRPr="00657A67">
        <w:rPr>
          <w:rFonts w:eastAsiaTheme="minorEastAsia"/>
          <w:lang w:eastAsia="zh-CN"/>
        </w:rPr>
        <w:t xml:space="preserve">Hence, we propose the following </w:t>
      </w:r>
    </w:p>
    <w:p w:rsidR="00FF7A11" w:rsidRPr="00FF7A11" w:rsidRDefault="00FF7A11" w:rsidP="00D464FD">
      <w:pPr>
        <w:rPr>
          <w:rFonts w:eastAsiaTheme="minorEastAsia"/>
          <w:b/>
          <w:lang w:eastAsia="zh-CN"/>
        </w:rPr>
      </w:pPr>
      <w:r w:rsidRPr="00FF7A11">
        <w:rPr>
          <w:rFonts w:eastAsiaTheme="minorEastAsia"/>
          <w:b/>
          <w:lang w:eastAsia="zh-CN"/>
        </w:rPr>
        <w:t xml:space="preserve">Proposal 2: Extend the </w:t>
      </w:r>
      <w:r>
        <w:rPr>
          <w:rFonts w:eastAsiaTheme="minorEastAsia"/>
          <w:b/>
          <w:lang w:eastAsia="zh-CN"/>
        </w:rPr>
        <w:t xml:space="preserve">value of the </w:t>
      </w:r>
      <w:r w:rsidRPr="00FF7A11">
        <w:rPr>
          <w:rFonts w:eastAsiaTheme="minorEastAsia"/>
          <w:b/>
          <w:lang w:eastAsia="zh-CN"/>
        </w:rPr>
        <w:t>“unit” field to include the “ten-mini-seconds” in “</w:t>
      </w:r>
      <w:proofErr w:type="spellStart"/>
      <w:r w:rsidRPr="00FF7A11">
        <w:rPr>
          <w:rFonts w:eastAsiaTheme="minorEastAsia"/>
          <w:b/>
          <w:lang w:eastAsia="zh-CN"/>
        </w:rPr>
        <w:t>ResponseTime</w:t>
      </w:r>
      <w:proofErr w:type="spellEnd"/>
      <w:r w:rsidRPr="00FF7A11">
        <w:rPr>
          <w:rFonts w:eastAsiaTheme="minorEastAsia"/>
          <w:b/>
          <w:lang w:eastAsia="zh-CN"/>
        </w:rPr>
        <w:t xml:space="preserve">” field in </w:t>
      </w:r>
      <w:proofErr w:type="spellStart"/>
      <w:r w:rsidRPr="00FF7A11">
        <w:rPr>
          <w:rFonts w:eastAsiaTheme="minorEastAsia"/>
          <w:b/>
          <w:lang w:eastAsia="zh-CN"/>
        </w:rPr>
        <w:t>TS</w:t>
      </w:r>
      <w:proofErr w:type="spellEnd"/>
      <w:r w:rsidRPr="00FF7A11">
        <w:rPr>
          <w:rFonts w:eastAsiaTheme="minorEastAsia"/>
          <w:b/>
          <w:lang w:eastAsia="zh-CN"/>
        </w:rPr>
        <w:t xml:space="preserve"> 37.355.</w:t>
      </w:r>
    </w:p>
    <w:bookmarkEnd w:id="2"/>
    <w:bookmarkEnd w:id="3"/>
    <w:p w:rsidR="004811D8" w:rsidRDefault="004811D8">
      <w:pPr>
        <w:pStyle w:val="1"/>
        <w:rPr>
          <w:rFonts w:eastAsia="宋体"/>
          <w:sz w:val="32"/>
          <w:lang w:eastAsia="zh-CN"/>
        </w:rPr>
      </w:pPr>
      <w:r>
        <w:rPr>
          <w:rFonts w:eastAsia="宋体"/>
          <w:sz w:val="32"/>
          <w:lang w:eastAsia="zh-CN"/>
        </w:rPr>
        <w:t>Conclusion</w:t>
      </w:r>
    </w:p>
    <w:p w:rsidR="00BD18E9" w:rsidRDefault="0072270A">
      <w:pPr>
        <w:rPr>
          <w:rFonts w:eastAsia="宋体"/>
          <w:kern w:val="2"/>
          <w:szCs w:val="22"/>
        </w:rPr>
      </w:pPr>
      <w:bookmarkStart w:id="6" w:name="OLE_LINK3"/>
      <w:r>
        <w:rPr>
          <w:rFonts w:eastAsia="宋体"/>
          <w:kern w:val="2"/>
          <w:szCs w:val="22"/>
        </w:rPr>
        <w:t>Based on the discussion above, we have the following proposals:</w:t>
      </w:r>
    </w:p>
    <w:bookmarkEnd w:id="6"/>
    <w:p w:rsidR="002428E8" w:rsidRPr="0073709B" w:rsidRDefault="002428E8" w:rsidP="002428E8">
      <w:pPr>
        <w:jc w:val="both"/>
        <w:rPr>
          <w:rFonts w:eastAsiaTheme="minorEastAsia"/>
          <w:b/>
          <w:lang w:eastAsia="zh-CN"/>
        </w:rPr>
      </w:pPr>
      <w:r w:rsidRPr="0073709B">
        <w:rPr>
          <w:rFonts w:eastAsiaTheme="minorEastAsia"/>
          <w:b/>
          <w:lang w:eastAsia="zh-CN"/>
        </w:rPr>
        <w:t xml:space="preserve">Proposal </w:t>
      </w:r>
      <w:r>
        <w:rPr>
          <w:rFonts w:eastAsiaTheme="minorEastAsia"/>
          <w:b/>
          <w:lang w:eastAsia="zh-CN"/>
        </w:rPr>
        <w:t>1</w:t>
      </w:r>
      <w:r w:rsidRPr="0073709B">
        <w:rPr>
          <w:rFonts w:eastAsiaTheme="minorEastAsia"/>
          <w:b/>
          <w:lang w:eastAsia="zh-CN"/>
        </w:rPr>
        <w:t xml:space="preserve">: </w:t>
      </w:r>
      <w:r>
        <w:rPr>
          <w:rFonts w:eastAsiaTheme="minorEastAsia"/>
          <w:b/>
          <w:lang w:eastAsia="zh-CN"/>
        </w:rPr>
        <w:t xml:space="preserve">There is </w:t>
      </w:r>
      <w:r w:rsidRPr="0073709B">
        <w:rPr>
          <w:rFonts w:eastAsiaTheme="minorEastAsia"/>
          <w:b/>
          <w:lang w:eastAsia="zh-CN"/>
        </w:rPr>
        <w:t>no RAN</w:t>
      </w:r>
      <w:r>
        <w:rPr>
          <w:rFonts w:eastAsiaTheme="minorEastAsia"/>
          <w:b/>
          <w:lang w:eastAsia="zh-CN"/>
        </w:rPr>
        <w:t>2</w:t>
      </w:r>
      <w:r w:rsidRPr="0073709B">
        <w:rPr>
          <w:rFonts w:eastAsiaTheme="minorEastAsia"/>
          <w:b/>
          <w:lang w:eastAsia="zh-CN"/>
        </w:rPr>
        <w:t xml:space="preserve"> </w:t>
      </w:r>
      <w:proofErr w:type="spellStart"/>
      <w:r>
        <w:rPr>
          <w:rFonts w:eastAsiaTheme="minorEastAsia"/>
          <w:b/>
          <w:lang w:eastAsia="zh-CN"/>
        </w:rPr>
        <w:t>stage3</w:t>
      </w:r>
      <w:proofErr w:type="spellEnd"/>
      <w:r>
        <w:rPr>
          <w:rFonts w:eastAsiaTheme="minorEastAsia"/>
          <w:b/>
          <w:lang w:eastAsia="zh-CN"/>
        </w:rPr>
        <w:t xml:space="preserve"> </w:t>
      </w:r>
      <w:r w:rsidRPr="0073709B">
        <w:rPr>
          <w:rFonts w:eastAsiaTheme="minorEastAsia"/>
          <w:b/>
          <w:lang w:eastAsia="zh-CN"/>
        </w:rPr>
        <w:t>spec impacts</w:t>
      </w:r>
      <w:r>
        <w:rPr>
          <w:rFonts w:eastAsiaTheme="minorEastAsia"/>
          <w:b/>
          <w:lang w:eastAsia="zh-CN"/>
        </w:rPr>
        <w:t xml:space="preserve"> for scheduled location time</w:t>
      </w:r>
      <w:r w:rsidRPr="0073709B">
        <w:rPr>
          <w:rFonts w:eastAsiaTheme="minorEastAsia"/>
          <w:b/>
          <w:lang w:eastAsia="zh-CN"/>
        </w:rPr>
        <w:t>.</w:t>
      </w:r>
    </w:p>
    <w:p w:rsidR="00E37023" w:rsidRPr="00FF7A11" w:rsidRDefault="00E37023" w:rsidP="00E37023">
      <w:pPr>
        <w:rPr>
          <w:rFonts w:eastAsiaTheme="minorEastAsia"/>
          <w:b/>
          <w:lang w:eastAsia="zh-CN"/>
        </w:rPr>
      </w:pPr>
      <w:bookmarkStart w:id="7" w:name="_GoBack"/>
      <w:bookmarkEnd w:id="7"/>
      <w:r w:rsidRPr="00FF7A11">
        <w:rPr>
          <w:rFonts w:eastAsiaTheme="minorEastAsia"/>
          <w:b/>
          <w:lang w:eastAsia="zh-CN"/>
        </w:rPr>
        <w:t xml:space="preserve">Proposal 2: Extend the </w:t>
      </w:r>
      <w:r>
        <w:rPr>
          <w:rFonts w:eastAsiaTheme="minorEastAsia"/>
          <w:b/>
          <w:lang w:eastAsia="zh-CN"/>
        </w:rPr>
        <w:t xml:space="preserve">value of the </w:t>
      </w:r>
      <w:r w:rsidRPr="00FF7A11">
        <w:rPr>
          <w:rFonts w:eastAsiaTheme="minorEastAsia"/>
          <w:b/>
          <w:lang w:eastAsia="zh-CN"/>
        </w:rPr>
        <w:t>“unit” field to include the “ten-mini-seconds” in “</w:t>
      </w:r>
      <w:proofErr w:type="spellStart"/>
      <w:r w:rsidRPr="00FF7A11">
        <w:rPr>
          <w:rFonts w:eastAsiaTheme="minorEastAsia"/>
          <w:b/>
          <w:lang w:eastAsia="zh-CN"/>
        </w:rPr>
        <w:t>ResponseTime</w:t>
      </w:r>
      <w:proofErr w:type="spellEnd"/>
      <w:r w:rsidRPr="00FF7A11">
        <w:rPr>
          <w:rFonts w:eastAsiaTheme="minorEastAsia"/>
          <w:b/>
          <w:lang w:eastAsia="zh-CN"/>
        </w:rPr>
        <w:t xml:space="preserve">” field in </w:t>
      </w:r>
      <w:proofErr w:type="spellStart"/>
      <w:r w:rsidRPr="00FF7A11">
        <w:rPr>
          <w:rFonts w:eastAsiaTheme="minorEastAsia"/>
          <w:b/>
          <w:lang w:eastAsia="zh-CN"/>
        </w:rPr>
        <w:t>TS</w:t>
      </w:r>
      <w:proofErr w:type="spellEnd"/>
      <w:r w:rsidRPr="00FF7A11">
        <w:rPr>
          <w:rFonts w:eastAsiaTheme="minorEastAsia"/>
          <w:b/>
          <w:lang w:eastAsia="zh-CN"/>
        </w:rPr>
        <w:t xml:space="preserve"> 37.355.</w:t>
      </w:r>
    </w:p>
    <w:p w:rsidR="004811D8" w:rsidRDefault="004811D8">
      <w:pPr>
        <w:pStyle w:val="1"/>
        <w:rPr>
          <w:lang w:eastAsia="zh-CN"/>
        </w:rPr>
      </w:pPr>
      <w:r>
        <w:t>References</w:t>
      </w:r>
    </w:p>
    <w:p w:rsidR="0072270A" w:rsidRPr="00BA29F3" w:rsidRDefault="0072270A" w:rsidP="0072270A">
      <w:pPr>
        <w:numPr>
          <w:ilvl w:val="0"/>
          <w:numId w:val="4"/>
        </w:numPr>
        <w:rPr>
          <w:rFonts w:eastAsia="MS Mincho"/>
          <w:lang w:eastAsia="ja-JP"/>
        </w:rPr>
      </w:pPr>
    </w:p>
    <w:sectPr w:rsidR="0072270A" w:rsidRPr="00BA29F3">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82D" w:rsidRDefault="002A682D">
      <w:r>
        <w:separator/>
      </w:r>
    </w:p>
  </w:endnote>
  <w:endnote w:type="continuationSeparator" w:id="0">
    <w:p w:rsidR="002A682D" w:rsidRDefault="002A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82D" w:rsidRDefault="002A682D">
      <w:r>
        <w:separator/>
      </w:r>
    </w:p>
  </w:footnote>
  <w:footnote w:type="continuationSeparator" w:id="0">
    <w:p w:rsidR="002A682D" w:rsidRDefault="002A68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7581155B"/>
    <w:multiLevelType w:val="hybridMultilevel"/>
    <w:tmpl w:val="E66660C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4"/>
  </w:num>
  <w:num w:numId="5">
    <w:abstractNumId w:val="16"/>
  </w:num>
  <w:num w:numId="6">
    <w:abstractNumId w:val="1"/>
  </w:num>
  <w:num w:numId="7">
    <w:abstractNumId w:val="10"/>
  </w:num>
  <w:num w:numId="8">
    <w:abstractNumId w:val="5"/>
  </w:num>
  <w:num w:numId="9">
    <w:abstractNumId w:val="13"/>
  </w:num>
  <w:num w:numId="10">
    <w:abstractNumId w:val="5"/>
    <w:lvlOverride w:ilvl="0">
      <w:startOverride w:val="1"/>
    </w:lvlOverride>
  </w:num>
  <w:num w:numId="11">
    <w:abstractNumId w:val="8"/>
  </w:num>
  <w:num w:numId="12">
    <w:abstractNumId w:val="5"/>
    <w:lvlOverride w:ilvl="0">
      <w:startOverride w:val="1"/>
    </w:lvlOverride>
  </w:num>
  <w:num w:numId="13">
    <w:abstractNumId w:val="5"/>
    <w:lvlOverride w:ilvl="0">
      <w:startOverride w:val="1"/>
    </w:lvlOverride>
  </w:num>
  <w:num w:numId="14">
    <w:abstractNumId w:val="10"/>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lvlOverride w:ilvl="0">
      <w:startOverride w:val="1"/>
    </w:lvlOverride>
  </w:num>
  <w:num w:numId="19">
    <w:abstractNumId w:val="9"/>
  </w:num>
  <w:num w:numId="20">
    <w:abstractNumId w:val="12"/>
  </w:num>
  <w:num w:numId="21">
    <w:abstractNumId w:val="5"/>
    <w:lvlOverride w:ilvl="0">
      <w:startOverride w:val="1"/>
    </w:lvlOverride>
  </w:num>
  <w:num w:numId="22">
    <w:abstractNumId w:val="5"/>
    <w:lvlOverride w:ilvl="0">
      <w:startOverride w:val="1"/>
    </w:lvlOverride>
  </w:num>
  <w:num w:numId="23">
    <w:abstractNumId w:val="3"/>
  </w:num>
  <w:num w:numId="24">
    <w:abstractNumId w:val="4"/>
  </w:num>
  <w:num w:numId="25">
    <w:abstractNumId w:val="11"/>
  </w:num>
  <w:num w:numId="26">
    <w:abstractNumId w:val="0"/>
  </w:num>
  <w:num w:numId="2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50EF"/>
    <w:rsid w:val="000058EA"/>
    <w:rsid w:val="000058F2"/>
    <w:rsid w:val="00013E65"/>
    <w:rsid w:val="00014336"/>
    <w:rsid w:val="0002767D"/>
    <w:rsid w:val="00030F80"/>
    <w:rsid w:val="00032843"/>
    <w:rsid w:val="0003366D"/>
    <w:rsid w:val="00034648"/>
    <w:rsid w:val="00040007"/>
    <w:rsid w:val="000447EB"/>
    <w:rsid w:val="00044967"/>
    <w:rsid w:val="00045955"/>
    <w:rsid w:val="00053059"/>
    <w:rsid w:val="00061967"/>
    <w:rsid w:val="00065B3D"/>
    <w:rsid w:val="00066745"/>
    <w:rsid w:val="00066AD1"/>
    <w:rsid w:val="000675D3"/>
    <w:rsid w:val="00071747"/>
    <w:rsid w:val="00074BC6"/>
    <w:rsid w:val="000810CE"/>
    <w:rsid w:val="00083083"/>
    <w:rsid w:val="00085C4D"/>
    <w:rsid w:val="00087297"/>
    <w:rsid w:val="00087B55"/>
    <w:rsid w:val="000931AF"/>
    <w:rsid w:val="00094380"/>
    <w:rsid w:val="00095EAB"/>
    <w:rsid w:val="0009799A"/>
    <w:rsid w:val="000A500D"/>
    <w:rsid w:val="000B3F26"/>
    <w:rsid w:val="000B7BC8"/>
    <w:rsid w:val="000C040E"/>
    <w:rsid w:val="000C156A"/>
    <w:rsid w:val="000C30A7"/>
    <w:rsid w:val="000C7EAB"/>
    <w:rsid w:val="000D092D"/>
    <w:rsid w:val="000D2460"/>
    <w:rsid w:val="000D3F5B"/>
    <w:rsid w:val="000D4B56"/>
    <w:rsid w:val="000D56F8"/>
    <w:rsid w:val="000D74A2"/>
    <w:rsid w:val="000D7A23"/>
    <w:rsid w:val="000E0664"/>
    <w:rsid w:val="000E16E7"/>
    <w:rsid w:val="000E23E8"/>
    <w:rsid w:val="000E3DF9"/>
    <w:rsid w:val="000E51A9"/>
    <w:rsid w:val="000E524E"/>
    <w:rsid w:val="000F5267"/>
    <w:rsid w:val="000F5BA1"/>
    <w:rsid w:val="000F6106"/>
    <w:rsid w:val="000F629B"/>
    <w:rsid w:val="000F6A73"/>
    <w:rsid w:val="000F7FAE"/>
    <w:rsid w:val="0010136D"/>
    <w:rsid w:val="001028D7"/>
    <w:rsid w:val="0010609F"/>
    <w:rsid w:val="001108FB"/>
    <w:rsid w:val="00110AE3"/>
    <w:rsid w:val="001136D6"/>
    <w:rsid w:val="0011526F"/>
    <w:rsid w:val="00125788"/>
    <w:rsid w:val="0012688D"/>
    <w:rsid w:val="00130C9A"/>
    <w:rsid w:val="001321D9"/>
    <w:rsid w:val="00132807"/>
    <w:rsid w:val="00135387"/>
    <w:rsid w:val="001363F0"/>
    <w:rsid w:val="00137BAA"/>
    <w:rsid w:val="00141A30"/>
    <w:rsid w:val="00141E3E"/>
    <w:rsid w:val="00146F3A"/>
    <w:rsid w:val="00150C61"/>
    <w:rsid w:val="00151A5A"/>
    <w:rsid w:val="00153311"/>
    <w:rsid w:val="00156110"/>
    <w:rsid w:val="00160FD5"/>
    <w:rsid w:val="0016212E"/>
    <w:rsid w:val="00163DE4"/>
    <w:rsid w:val="00164551"/>
    <w:rsid w:val="00166107"/>
    <w:rsid w:val="0017203E"/>
    <w:rsid w:val="001818BC"/>
    <w:rsid w:val="0018337A"/>
    <w:rsid w:val="00183A37"/>
    <w:rsid w:val="001841A6"/>
    <w:rsid w:val="00190269"/>
    <w:rsid w:val="001904B1"/>
    <w:rsid w:val="001970E6"/>
    <w:rsid w:val="001A31AC"/>
    <w:rsid w:val="001A40A8"/>
    <w:rsid w:val="001A5E55"/>
    <w:rsid w:val="001A67C6"/>
    <w:rsid w:val="001B7103"/>
    <w:rsid w:val="001B7189"/>
    <w:rsid w:val="001B7C44"/>
    <w:rsid w:val="001B7DD8"/>
    <w:rsid w:val="001C18C4"/>
    <w:rsid w:val="001C5746"/>
    <w:rsid w:val="001D002F"/>
    <w:rsid w:val="001D1808"/>
    <w:rsid w:val="001D19F7"/>
    <w:rsid w:val="001D65A4"/>
    <w:rsid w:val="001E29EF"/>
    <w:rsid w:val="001E2DAC"/>
    <w:rsid w:val="001E49FF"/>
    <w:rsid w:val="001E76B5"/>
    <w:rsid w:val="00201446"/>
    <w:rsid w:val="00203302"/>
    <w:rsid w:val="00206269"/>
    <w:rsid w:val="00206EB0"/>
    <w:rsid w:val="00206FE6"/>
    <w:rsid w:val="00207104"/>
    <w:rsid w:val="002071A5"/>
    <w:rsid w:val="00210319"/>
    <w:rsid w:val="002125C4"/>
    <w:rsid w:val="00215B85"/>
    <w:rsid w:val="0021627D"/>
    <w:rsid w:val="00216A4E"/>
    <w:rsid w:val="002230D2"/>
    <w:rsid w:val="002238A7"/>
    <w:rsid w:val="002257E4"/>
    <w:rsid w:val="002316E8"/>
    <w:rsid w:val="00233D25"/>
    <w:rsid w:val="002365E3"/>
    <w:rsid w:val="0024202D"/>
    <w:rsid w:val="002426A9"/>
    <w:rsid w:val="002428E8"/>
    <w:rsid w:val="002437A5"/>
    <w:rsid w:val="0025003A"/>
    <w:rsid w:val="00252B23"/>
    <w:rsid w:val="002539EB"/>
    <w:rsid w:val="00254027"/>
    <w:rsid w:val="0025563E"/>
    <w:rsid w:val="002563C5"/>
    <w:rsid w:val="002565BA"/>
    <w:rsid w:val="0026237A"/>
    <w:rsid w:val="00262648"/>
    <w:rsid w:val="00263F5E"/>
    <w:rsid w:val="002658CE"/>
    <w:rsid w:val="0027168B"/>
    <w:rsid w:val="002732B4"/>
    <w:rsid w:val="002742B6"/>
    <w:rsid w:val="00280153"/>
    <w:rsid w:val="00284E1C"/>
    <w:rsid w:val="00287FB7"/>
    <w:rsid w:val="00291ACD"/>
    <w:rsid w:val="002A37EF"/>
    <w:rsid w:val="002A44F2"/>
    <w:rsid w:val="002A5160"/>
    <w:rsid w:val="002A5187"/>
    <w:rsid w:val="002A682D"/>
    <w:rsid w:val="002A7BCA"/>
    <w:rsid w:val="002B0D2C"/>
    <w:rsid w:val="002B48FB"/>
    <w:rsid w:val="002B6886"/>
    <w:rsid w:val="002C08D0"/>
    <w:rsid w:val="002C147D"/>
    <w:rsid w:val="002C2067"/>
    <w:rsid w:val="002C28D8"/>
    <w:rsid w:val="002C2991"/>
    <w:rsid w:val="002C5756"/>
    <w:rsid w:val="002C6610"/>
    <w:rsid w:val="002D1330"/>
    <w:rsid w:val="002D1716"/>
    <w:rsid w:val="002D37C2"/>
    <w:rsid w:val="002D7B34"/>
    <w:rsid w:val="002D7BBD"/>
    <w:rsid w:val="002E0A2A"/>
    <w:rsid w:val="002E4E0A"/>
    <w:rsid w:val="002E5290"/>
    <w:rsid w:val="002E7CD2"/>
    <w:rsid w:val="002F06AA"/>
    <w:rsid w:val="002F24A9"/>
    <w:rsid w:val="002F2B7A"/>
    <w:rsid w:val="002F3346"/>
    <w:rsid w:val="002F364D"/>
    <w:rsid w:val="002F4841"/>
    <w:rsid w:val="002F54DB"/>
    <w:rsid w:val="002F79EF"/>
    <w:rsid w:val="00305684"/>
    <w:rsid w:val="0030615B"/>
    <w:rsid w:val="003119A6"/>
    <w:rsid w:val="00312F34"/>
    <w:rsid w:val="00315B0F"/>
    <w:rsid w:val="00316B15"/>
    <w:rsid w:val="00322E83"/>
    <w:rsid w:val="003230E5"/>
    <w:rsid w:val="00323811"/>
    <w:rsid w:val="003258EB"/>
    <w:rsid w:val="00327F59"/>
    <w:rsid w:val="00333B90"/>
    <w:rsid w:val="00334796"/>
    <w:rsid w:val="0033505B"/>
    <w:rsid w:val="0033738F"/>
    <w:rsid w:val="0034011D"/>
    <w:rsid w:val="00345421"/>
    <w:rsid w:val="0035178D"/>
    <w:rsid w:val="00351E4A"/>
    <w:rsid w:val="00353ADD"/>
    <w:rsid w:val="003553E1"/>
    <w:rsid w:val="00355977"/>
    <w:rsid w:val="003574FE"/>
    <w:rsid w:val="00357FD7"/>
    <w:rsid w:val="00361DC6"/>
    <w:rsid w:val="00363C46"/>
    <w:rsid w:val="003712E0"/>
    <w:rsid w:val="003734B7"/>
    <w:rsid w:val="00376151"/>
    <w:rsid w:val="00376D32"/>
    <w:rsid w:val="00376E8E"/>
    <w:rsid w:val="0038042C"/>
    <w:rsid w:val="00384C2C"/>
    <w:rsid w:val="0038507B"/>
    <w:rsid w:val="003860FA"/>
    <w:rsid w:val="00387E63"/>
    <w:rsid w:val="00390502"/>
    <w:rsid w:val="0039105A"/>
    <w:rsid w:val="00394184"/>
    <w:rsid w:val="00394C6D"/>
    <w:rsid w:val="0039734A"/>
    <w:rsid w:val="003A13A5"/>
    <w:rsid w:val="003A3017"/>
    <w:rsid w:val="003A5474"/>
    <w:rsid w:val="003A5AA7"/>
    <w:rsid w:val="003B0AE9"/>
    <w:rsid w:val="003B0E5D"/>
    <w:rsid w:val="003B2E00"/>
    <w:rsid w:val="003B38ED"/>
    <w:rsid w:val="003B4171"/>
    <w:rsid w:val="003B5EB6"/>
    <w:rsid w:val="003C0D51"/>
    <w:rsid w:val="003C4A70"/>
    <w:rsid w:val="003C5186"/>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401638"/>
    <w:rsid w:val="004033FA"/>
    <w:rsid w:val="0041024D"/>
    <w:rsid w:val="00411385"/>
    <w:rsid w:val="0041199F"/>
    <w:rsid w:val="004122D0"/>
    <w:rsid w:val="00414B34"/>
    <w:rsid w:val="00416CA9"/>
    <w:rsid w:val="004216BF"/>
    <w:rsid w:val="004219B1"/>
    <w:rsid w:val="00425CB3"/>
    <w:rsid w:val="00427918"/>
    <w:rsid w:val="00427C48"/>
    <w:rsid w:val="00427CCA"/>
    <w:rsid w:val="00433951"/>
    <w:rsid w:val="00435891"/>
    <w:rsid w:val="0043626D"/>
    <w:rsid w:val="00440198"/>
    <w:rsid w:val="00442609"/>
    <w:rsid w:val="00443F6F"/>
    <w:rsid w:val="00444241"/>
    <w:rsid w:val="00450DE9"/>
    <w:rsid w:val="004529A6"/>
    <w:rsid w:val="00457794"/>
    <w:rsid w:val="00457F57"/>
    <w:rsid w:val="004607D7"/>
    <w:rsid w:val="00460BC7"/>
    <w:rsid w:val="00464D27"/>
    <w:rsid w:val="00466080"/>
    <w:rsid w:val="00467A42"/>
    <w:rsid w:val="00470A27"/>
    <w:rsid w:val="00472D09"/>
    <w:rsid w:val="0047352B"/>
    <w:rsid w:val="00476314"/>
    <w:rsid w:val="004811D8"/>
    <w:rsid w:val="00483D7E"/>
    <w:rsid w:val="00486580"/>
    <w:rsid w:val="00492589"/>
    <w:rsid w:val="00493938"/>
    <w:rsid w:val="00495800"/>
    <w:rsid w:val="004A0F00"/>
    <w:rsid w:val="004A6BA6"/>
    <w:rsid w:val="004B4D85"/>
    <w:rsid w:val="004B506F"/>
    <w:rsid w:val="004B717A"/>
    <w:rsid w:val="004B771F"/>
    <w:rsid w:val="004B7E36"/>
    <w:rsid w:val="004C1601"/>
    <w:rsid w:val="004C4D2F"/>
    <w:rsid w:val="004C5983"/>
    <w:rsid w:val="004D0687"/>
    <w:rsid w:val="004E4984"/>
    <w:rsid w:val="004E5EF9"/>
    <w:rsid w:val="004E63E4"/>
    <w:rsid w:val="004F0C84"/>
    <w:rsid w:val="004F13F9"/>
    <w:rsid w:val="004F27B8"/>
    <w:rsid w:val="004F571A"/>
    <w:rsid w:val="005023C2"/>
    <w:rsid w:val="00502821"/>
    <w:rsid w:val="00504615"/>
    <w:rsid w:val="00510A2A"/>
    <w:rsid w:val="005111FB"/>
    <w:rsid w:val="00514B76"/>
    <w:rsid w:val="00516026"/>
    <w:rsid w:val="00521932"/>
    <w:rsid w:val="00524E8A"/>
    <w:rsid w:val="00534734"/>
    <w:rsid w:val="00537B61"/>
    <w:rsid w:val="00541009"/>
    <w:rsid w:val="00541570"/>
    <w:rsid w:val="00546FF0"/>
    <w:rsid w:val="00547448"/>
    <w:rsid w:val="00547809"/>
    <w:rsid w:val="005517C7"/>
    <w:rsid w:val="00551A51"/>
    <w:rsid w:val="00553551"/>
    <w:rsid w:val="00556D1C"/>
    <w:rsid w:val="00562B43"/>
    <w:rsid w:val="005648A8"/>
    <w:rsid w:val="00565EAE"/>
    <w:rsid w:val="005715C3"/>
    <w:rsid w:val="005721ED"/>
    <w:rsid w:val="005724A4"/>
    <w:rsid w:val="00572786"/>
    <w:rsid w:val="0057457B"/>
    <w:rsid w:val="0057638B"/>
    <w:rsid w:val="005777D5"/>
    <w:rsid w:val="00577C48"/>
    <w:rsid w:val="00584F78"/>
    <w:rsid w:val="005873BA"/>
    <w:rsid w:val="005879C0"/>
    <w:rsid w:val="005912D6"/>
    <w:rsid w:val="00592729"/>
    <w:rsid w:val="005A0750"/>
    <w:rsid w:val="005A1B67"/>
    <w:rsid w:val="005A2F87"/>
    <w:rsid w:val="005A48B7"/>
    <w:rsid w:val="005A5879"/>
    <w:rsid w:val="005B07AC"/>
    <w:rsid w:val="005C3D48"/>
    <w:rsid w:val="005C3D5A"/>
    <w:rsid w:val="005D09E0"/>
    <w:rsid w:val="005E0428"/>
    <w:rsid w:val="005E2777"/>
    <w:rsid w:val="005E42B8"/>
    <w:rsid w:val="005F1292"/>
    <w:rsid w:val="005F2F80"/>
    <w:rsid w:val="005F4486"/>
    <w:rsid w:val="005F6205"/>
    <w:rsid w:val="005F6CA3"/>
    <w:rsid w:val="00604B6B"/>
    <w:rsid w:val="00606D2D"/>
    <w:rsid w:val="00613C7D"/>
    <w:rsid w:val="00616677"/>
    <w:rsid w:val="00616D3C"/>
    <w:rsid w:val="00617326"/>
    <w:rsid w:val="00617870"/>
    <w:rsid w:val="00621A08"/>
    <w:rsid w:val="00622E4E"/>
    <w:rsid w:val="006252E3"/>
    <w:rsid w:val="00627360"/>
    <w:rsid w:val="00630A3C"/>
    <w:rsid w:val="00631165"/>
    <w:rsid w:val="00632019"/>
    <w:rsid w:val="00633A93"/>
    <w:rsid w:val="00634811"/>
    <w:rsid w:val="0063608A"/>
    <w:rsid w:val="006374C9"/>
    <w:rsid w:val="00640042"/>
    <w:rsid w:val="00640235"/>
    <w:rsid w:val="00640285"/>
    <w:rsid w:val="00643258"/>
    <w:rsid w:val="0064326A"/>
    <w:rsid w:val="006456F2"/>
    <w:rsid w:val="006465AE"/>
    <w:rsid w:val="00652E6C"/>
    <w:rsid w:val="006533EA"/>
    <w:rsid w:val="006552CB"/>
    <w:rsid w:val="00657A67"/>
    <w:rsid w:val="006603C5"/>
    <w:rsid w:val="00660EF4"/>
    <w:rsid w:val="006646A1"/>
    <w:rsid w:val="0066730C"/>
    <w:rsid w:val="006730BF"/>
    <w:rsid w:val="0067452F"/>
    <w:rsid w:val="00681041"/>
    <w:rsid w:val="006829A4"/>
    <w:rsid w:val="00682CFE"/>
    <w:rsid w:val="0068593F"/>
    <w:rsid w:val="00685A03"/>
    <w:rsid w:val="00693D5F"/>
    <w:rsid w:val="00695212"/>
    <w:rsid w:val="006A0F34"/>
    <w:rsid w:val="006A4F43"/>
    <w:rsid w:val="006A531A"/>
    <w:rsid w:val="006A5BCE"/>
    <w:rsid w:val="006B1AAB"/>
    <w:rsid w:val="006B1F32"/>
    <w:rsid w:val="006B32B4"/>
    <w:rsid w:val="006B6925"/>
    <w:rsid w:val="006C1C31"/>
    <w:rsid w:val="006C673D"/>
    <w:rsid w:val="006C683B"/>
    <w:rsid w:val="006C6958"/>
    <w:rsid w:val="006D0358"/>
    <w:rsid w:val="006D59ED"/>
    <w:rsid w:val="006D5B18"/>
    <w:rsid w:val="006D7D32"/>
    <w:rsid w:val="006E0DB1"/>
    <w:rsid w:val="006E2A30"/>
    <w:rsid w:val="006E5245"/>
    <w:rsid w:val="006E68E1"/>
    <w:rsid w:val="006F2B62"/>
    <w:rsid w:val="006F4DDB"/>
    <w:rsid w:val="00700820"/>
    <w:rsid w:val="007016A0"/>
    <w:rsid w:val="0070349A"/>
    <w:rsid w:val="00703B4B"/>
    <w:rsid w:val="00705D8F"/>
    <w:rsid w:val="00707882"/>
    <w:rsid w:val="00712F35"/>
    <w:rsid w:val="00713FD4"/>
    <w:rsid w:val="0071421E"/>
    <w:rsid w:val="0071449A"/>
    <w:rsid w:val="00716A29"/>
    <w:rsid w:val="007212AD"/>
    <w:rsid w:val="0072270A"/>
    <w:rsid w:val="00722990"/>
    <w:rsid w:val="0072466E"/>
    <w:rsid w:val="007300BD"/>
    <w:rsid w:val="00734D93"/>
    <w:rsid w:val="0073709B"/>
    <w:rsid w:val="0074283C"/>
    <w:rsid w:val="0075759F"/>
    <w:rsid w:val="00765ECE"/>
    <w:rsid w:val="007674B2"/>
    <w:rsid w:val="00767913"/>
    <w:rsid w:val="00771833"/>
    <w:rsid w:val="0077278F"/>
    <w:rsid w:val="00774920"/>
    <w:rsid w:val="007750CF"/>
    <w:rsid w:val="007751B4"/>
    <w:rsid w:val="00780EDB"/>
    <w:rsid w:val="00781FAE"/>
    <w:rsid w:val="00785ACB"/>
    <w:rsid w:val="007867F2"/>
    <w:rsid w:val="00792370"/>
    <w:rsid w:val="00796A70"/>
    <w:rsid w:val="00797909"/>
    <w:rsid w:val="007A3C66"/>
    <w:rsid w:val="007A5972"/>
    <w:rsid w:val="007A68D6"/>
    <w:rsid w:val="007A7BC2"/>
    <w:rsid w:val="007B0DBF"/>
    <w:rsid w:val="007B4165"/>
    <w:rsid w:val="007C1207"/>
    <w:rsid w:val="007C2DD7"/>
    <w:rsid w:val="007C5F05"/>
    <w:rsid w:val="007D185C"/>
    <w:rsid w:val="007D5756"/>
    <w:rsid w:val="007E0807"/>
    <w:rsid w:val="007E3B63"/>
    <w:rsid w:val="007E58DE"/>
    <w:rsid w:val="007E72B9"/>
    <w:rsid w:val="007F4236"/>
    <w:rsid w:val="007F4F06"/>
    <w:rsid w:val="007F64B9"/>
    <w:rsid w:val="00801F69"/>
    <w:rsid w:val="0080253C"/>
    <w:rsid w:val="0080551D"/>
    <w:rsid w:val="008067B8"/>
    <w:rsid w:val="00812A56"/>
    <w:rsid w:val="008157B2"/>
    <w:rsid w:val="008223DC"/>
    <w:rsid w:val="00834331"/>
    <w:rsid w:val="00834E16"/>
    <w:rsid w:val="00844B2D"/>
    <w:rsid w:val="00845F73"/>
    <w:rsid w:val="0084646D"/>
    <w:rsid w:val="00846860"/>
    <w:rsid w:val="00846869"/>
    <w:rsid w:val="00847D5B"/>
    <w:rsid w:val="00850CE7"/>
    <w:rsid w:val="00851DCD"/>
    <w:rsid w:val="00855338"/>
    <w:rsid w:val="00860DFB"/>
    <w:rsid w:val="0086134F"/>
    <w:rsid w:val="00861FD0"/>
    <w:rsid w:val="00866BAA"/>
    <w:rsid w:val="00871970"/>
    <w:rsid w:val="00872B41"/>
    <w:rsid w:val="0087591A"/>
    <w:rsid w:val="00876A8F"/>
    <w:rsid w:val="00876CB8"/>
    <w:rsid w:val="00890ABE"/>
    <w:rsid w:val="00893D14"/>
    <w:rsid w:val="00895258"/>
    <w:rsid w:val="00895D41"/>
    <w:rsid w:val="00897D4D"/>
    <w:rsid w:val="008A6F77"/>
    <w:rsid w:val="008B0EAE"/>
    <w:rsid w:val="008B1DED"/>
    <w:rsid w:val="008B3AC1"/>
    <w:rsid w:val="008B6509"/>
    <w:rsid w:val="008B7B0B"/>
    <w:rsid w:val="008C3162"/>
    <w:rsid w:val="008C55D4"/>
    <w:rsid w:val="008C69F5"/>
    <w:rsid w:val="008C73E1"/>
    <w:rsid w:val="008C7DD9"/>
    <w:rsid w:val="008D09F0"/>
    <w:rsid w:val="008D45BD"/>
    <w:rsid w:val="008D7F35"/>
    <w:rsid w:val="008E74A7"/>
    <w:rsid w:val="008F00F2"/>
    <w:rsid w:val="008F0D86"/>
    <w:rsid w:val="008F22D1"/>
    <w:rsid w:val="008F4A18"/>
    <w:rsid w:val="008F612D"/>
    <w:rsid w:val="008F6F22"/>
    <w:rsid w:val="00900FA1"/>
    <w:rsid w:val="0090332E"/>
    <w:rsid w:val="00907DF6"/>
    <w:rsid w:val="0091276A"/>
    <w:rsid w:val="00913403"/>
    <w:rsid w:val="00914959"/>
    <w:rsid w:val="0092086C"/>
    <w:rsid w:val="00922218"/>
    <w:rsid w:val="00922916"/>
    <w:rsid w:val="0092413F"/>
    <w:rsid w:val="00924C3B"/>
    <w:rsid w:val="00925857"/>
    <w:rsid w:val="0092748F"/>
    <w:rsid w:val="00927D83"/>
    <w:rsid w:val="009331F0"/>
    <w:rsid w:val="00934555"/>
    <w:rsid w:val="00937B4A"/>
    <w:rsid w:val="00937BB8"/>
    <w:rsid w:val="00944281"/>
    <w:rsid w:val="0095278A"/>
    <w:rsid w:val="00952E7F"/>
    <w:rsid w:val="00953BDE"/>
    <w:rsid w:val="0095488B"/>
    <w:rsid w:val="00956F87"/>
    <w:rsid w:val="009570A6"/>
    <w:rsid w:val="00957F3C"/>
    <w:rsid w:val="00960854"/>
    <w:rsid w:val="009630E8"/>
    <w:rsid w:val="00965027"/>
    <w:rsid w:val="00967DB1"/>
    <w:rsid w:val="0097229E"/>
    <w:rsid w:val="009751D5"/>
    <w:rsid w:val="009760B5"/>
    <w:rsid w:val="0098229A"/>
    <w:rsid w:val="00983C44"/>
    <w:rsid w:val="00983CE4"/>
    <w:rsid w:val="0098429B"/>
    <w:rsid w:val="009842C5"/>
    <w:rsid w:val="00985B4C"/>
    <w:rsid w:val="009906C5"/>
    <w:rsid w:val="00991609"/>
    <w:rsid w:val="00992C1F"/>
    <w:rsid w:val="00993CD5"/>
    <w:rsid w:val="00994F46"/>
    <w:rsid w:val="00996CE0"/>
    <w:rsid w:val="009971F7"/>
    <w:rsid w:val="00997F1D"/>
    <w:rsid w:val="009A295C"/>
    <w:rsid w:val="009A2D8A"/>
    <w:rsid w:val="009A31DA"/>
    <w:rsid w:val="009A4D5C"/>
    <w:rsid w:val="009A5050"/>
    <w:rsid w:val="009A52C6"/>
    <w:rsid w:val="009B69CA"/>
    <w:rsid w:val="009C103F"/>
    <w:rsid w:val="009C4F05"/>
    <w:rsid w:val="009C5751"/>
    <w:rsid w:val="009C5909"/>
    <w:rsid w:val="009D0B98"/>
    <w:rsid w:val="009D23D5"/>
    <w:rsid w:val="009D2AF5"/>
    <w:rsid w:val="009D441B"/>
    <w:rsid w:val="009D516A"/>
    <w:rsid w:val="009D523B"/>
    <w:rsid w:val="009D5BD3"/>
    <w:rsid w:val="009D634A"/>
    <w:rsid w:val="009E0C10"/>
    <w:rsid w:val="009E22D4"/>
    <w:rsid w:val="009E6B4E"/>
    <w:rsid w:val="009F1DBB"/>
    <w:rsid w:val="009F243F"/>
    <w:rsid w:val="009F2CBA"/>
    <w:rsid w:val="009F7C9A"/>
    <w:rsid w:val="00A007B3"/>
    <w:rsid w:val="00A01634"/>
    <w:rsid w:val="00A025EE"/>
    <w:rsid w:val="00A02A19"/>
    <w:rsid w:val="00A03AB3"/>
    <w:rsid w:val="00A113E3"/>
    <w:rsid w:val="00A14603"/>
    <w:rsid w:val="00A163A5"/>
    <w:rsid w:val="00A171E3"/>
    <w:rsid w:val="00A17868"/>
    <w:rsid w:val="00A240FC"/>
    <w:rsid w:val="00A2619C"/>
    <w:rsid w:val="00A30DE3"/>
    <w:rsid w:val="00A35457"/>
    <w:rsid w:val="00A37679"/>
    <w:rsid w:val="00A37B8C"/>
    <w:rsid w:val="00A37E30"/>
    <w:rsid w:val="00A422E4"/>
    <w:rsid w:val="00A43850"/>
    <w:rsid w:val="00A4450F"/>
    <w:rsid w:val="00A50308"/>
    <w:rsid w:val="00A51FE7"/>
    <w:rsid w:val="00A52D8A"/>
    <w:rsid w:val="00A53123"/>
    <w:rsid w:val="00A53520"/>
    <w:rsid w:val="00A54D95"/>
    <w:rsid w:val="00A67C6C"/>
    <w:rsid w:val="00A731C6"/>
    <w:rsid w:val="00A73D2A"/>
    <w:rsid w:val="00A825A9"/>
    <w:rsid w:val="00A82ED0"/>
    <w:rsid w:val="00A96A2A"/>
    <w:rsid w:val="00AA1851"/>
    <w:rsid w:val="00AA1CB3"/>
    <w:rsid w:val="00AA2F06"/>
    <w:rsid w:val="00AA67EB"/>
    <w:rsid w:val="00AB05B6"/>
    <w:rsid w:val="00AB19F6"/>
    <w:rsid w:val="00AB2803"/>
    <w:rsid w:val="00AB4DA3"/>
    <w:rsid w:val="00AC1E28"/>
    <w:rsid w:val="00AC4576"/>
    <w:rsid w:val="00AD01F1"/>
    <w:rsid w:val="00AD0E18"/>
    <w:rsid w:val="00AD1C3F"/>
    <w:rsid w:val="00AD29B4"/>
    <w:rsid w:val="00AD7C42"/>
    <w:rsid w:val="00AE0B6A"/>
    <w:rsid w:val="00AE1933"/>
    <w:rsid w:val="00AE4BC1"/>
    <w:rsid w:val="00AE7C4D"/>
    <w:rsid w:val="00AF5973"/>
    <w:rsid w:val="00B03C36"/>
    <w:rsid w:val="00B0615A"/>
    <w:rsid w:val="00B06450"/>
    <w:rsid w:val="00B104CA"/>
    <w:rsid w:val="00B10A7B"/>
    <w:rsid w:val="00B10C96"/>
    <w:rsid w:val="00B112FB"/>
    <w:rsid w:val="00B12023"/>
    <w:rsid w:val="00B126DB"/>
    <w:rsid w:val="00B1323B"/>
    <w:rsid w:val="00B13FDC"/>
    <w:rsid w:val="00B156EC"/>
    <w:rsid w:val="00B173EA"/>
    <w:rsid w:val="00B203D4"/>
    <w:rsid w:val="00B257A3"/>
    <w:rsid w:val="00B33CD4"/>
    <w:rsid w:val="00B41152"/>
    <w:rsid w:val="00B423C5"/>
    <w:rsid w:val="00B46D4B"/>
    <w:rsid w:val="00B477AE"/>
    <w:rsid w:val="00B51E29"/>
    <w:rsid w:val="00B52094"/>
    <w:rsid w:val="00B5466D"/>
    <w:rsid w:val="00B54951"/>
    <w:rsid w:val="00B571C6"/>
    <w:rsid w:val="00B603A1"/>
    <w:rsid w:val="00B61149"/>
    <w:rsid w:val="00B62415"/>
    <w:rsid w:val="00B64020"/>
    <w:rsid w:val="00B6549C"/>
    <w:rsid w:val="00B663C9"/>
    <w:rsid w:val="00B67022"/>
    <w:rsid w:val="00B67D67"/>
    <w:rsid w:val="00B80371"/>
    <w:rsid w:val="00B80F37"/>
    <w:rsid w:val="00B861D3"/>
    <w:rsid w:val="00B94E6B"/>
    <w:rsid w:val="00BA05A3"/>
    <w:rsid w:val="00BA29F3"/>
    <w:rsid w:val="00BA303D"/>
    <w:rsid w:val="00BA55FF"/>
    <w:rsid w:val="00BA56F6"/>
    <w:rsid w:val="00BB11EC"/>
    <w:rsid w:val="00BB750D"/>
    <w:rsid w:val="00BC1350"/>
    <w:rsid w:val="00BC5B32"/>
    <w:rsid w:val="00BC669D"/>
    <w:rsid w:val="00BD1575"/>
    <w:rsid w:val="00BD18E9"/>
    <w:rsid w:val="00BE3813"/>
    <w:rsid w:val="00BE6B6B"/>
    <w:rsid w:val="00BF335F"/>
    <w:rsid w:val="00BF4DD6"/>
    <w:rsid w:val="00BF7D1D"/>
    <w:rsid w:val="00C00EAC"/>
    <w:rsid w:val="00C02A0F"/>
    <w:rsid w:val="00C03228"/>
    <w:rsid w:val="00C03D7F"/>
    <w:rsid w:val="00C069C5"/>
    <w:rsid w:val="00C10C3B"/>
    <w:rsid w:val="00C20F2F"/>
    <w:rsid w:val="00C218A9"/>
    <w:rsid w:val="00C232A1"/>
    <w:rsid w:val="00C24A8D"/>
    <w:rsid w:val="00C2717D"/>
    <w:rsid w:val="00C27373"/>
    <w:rsid w:val="00C301B3"/>
    <w:rsid w:val="00C337B4"/>
    <w:rsid w:val="00C40F4C"/>
    <w:rsid w:val="00C41FE2"/>
    <w:rsid w:val="00C428ED"/>
    <w:rsid w:val="00C42C2B"/>
    <w:rsid w:val="00C430B0"/>
    <w:rsid w:val="00C4496E"/>
    <w:rsid w:val="00C4632C"/>
    <w:rsid w:val="00C46660"/>
    <w:rsid w:val="00C55F51"/>
    <w:rsid w:val="00C61DAB"/>
    <w:rsid w:val="00C6524C"/>
    <w:rsid w:val="00C659DB"/>
    <w:rsid w:val="00C66EFA"/>
    <w:rsid w:val="00C73C86"/>
    <w:rsid w:val="00C73C97"/>
    <w:rsid w:val="00C746CB"/>
    <w:rsid w:val="00C77414"/>
    <w:rsid w:val="00C82847"/>
    <w:rsid w:val="00C92012"/>
    <w:rsid w:val="00C9279F"/>
    <w:rsid w:val="00C93BC0"/>
    <w:rsid w:val="00C9690A"/>
    <w:rsid w:val="00C96B14"/>
    <w:rsid w:val="00C97765"/>
    <w:rsid w:val="00C97D97"/>
    <w:rsid w:val="00CA0BCB"/>
    <w:rsid w:val="00CA3CFB"/>
    <w:rsid w:val="00CA453B"/>
    <w:rsid w:val="00CA513A"/>
    <w:rsid w:val="00CA77B7"/>
    <w:rsid w:val="00CA7C57"/>
    <w:rsid w:val="00CB0690"/>
    <w:rsid w:val="00CB4262"/>
    <w:rsid w:val="00CC4F36"/>
    <w:rsid w:val="00CC7397"/>
    <w:rsid w:val="00CC7FE5"/>
    <w:rsid w:val="00CD47E1"/>
    <w:rsid w:val="00CD4F2E"/>
    <w:rsid w:val="00CD5965"/>
    <w:rsid w:val="00CD5F38"/>
    <w:rsid w:val="00CE27C3"/>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4574"/>
    <w:rsid w:val="00D4620F"/>
    <w:rsid w:val="00D464A8"/>
    <w:rsid w:val="00D464FD"/>
    <w:rsid w:val="00D52376"/>
    <w:rsid w:val="00D53603"/>
    <w:rsid w:val="00D53B93"/>
    <w:rsid w:val="00D54DFB"/>
    <w:rsid w:val="00D57FEE"/>
    <w:rsid w:val="00D610B5"/>
    <w:rsid w:val="00D612B6"/>
    <w:rsid w:val="00D65041"/>
    <w:rsid w:val="00D65145"/>
    <w:rsid w:val="00D71BD1"/>
    <w:rsid w:val="00D71FC4"/>
    <w:rsid w:val="00D7349D"/>
    <w:rsid w:val="00D772CC"/>
    <w:rsid w:val="00D773A1"/>
    <w:rsid w:val="00D7758C"/>
    <w:rsid w:val="00D80F0C"/>
    <w:rsid w:val="00D8304E"/>
    <w:rsid w:val="00D8394A"/>
    <w:rsid w:val="00D86767"/>
    <w:rsid w:val="00D868EC"/>
    <w:rsid w:val="00D879FE"/>
    <w:rsid w:val="00D95931"/>
    <w:rsid w:val="00D97384"/>
    <w:rsid w:val="00D97513"/>
    <w:rsid w:val="00DA2FCB"/>
    <w:rsid w:val="00DA3A7D"/>
    <w:rsid w:val="00DA3B5F"/>
    <w:rsid w:val="00DA4629"/>
    <w:rsid w:val="00DB6092"/>
    <w:rsid w:val="00DB7DA6"/>
    <w:rsid w:val="00DC0526"/>
    <w:rsid w:val="00DC6539"/>
    <w:rsid w:val="00DC7D52"/>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02EC2"/>
    <w:rsid w:val="00E1338A"/>
    <w:rsid w:val="00E151BF"/>
    <w:rsid w:val="00E22023"/>
    <w:rsid w:val="00E23A6A"/>
    <w:rsid w:val="00E27EB7"/>
    <w:rsid w:val="00E308B0"/>
    <w:rsid w:val="00E326A0"/>
    <w:rsid w:val="00E34067"/>
    <w:rsid w:val="00E3555E"/>
    <w:rsid w:val="00E37023"/>
    <w:rsid w:val="00E3725F"/>
    <w:rsid w:val="00E37F53"/>
    <w:rsid w:val="00E41974"/>
    <w:rsid w:val="00E44E55"/>
    <w:rsid w:val="00E45A0C"/>
    <w:rsid w:val="00E46AC1"/>
    <w:rsid w:val="00E47074"/>
    <w:rsid w:val="00E52D7C"/>
    <w:rsid w:val="00E563DB"/>
    <w:rsid w:val="00E67573"/>
    <w:rsid w:val="00E71D20"/>
    <w:rsid w:val="00E71F11"/>
    <w:rsid w:val="00E723C3"/>
    <w:rsid w:val="00E75263"/>
    <w:rsid w:val="00E81679"/>
    <w:rsid w:val="00E824B8"/>
    <w:rsid w:val="00E841F1"/>
    <w:rsid w:val="00E92473"/>
    <w:rsid w:val="00E95EF8"/>
    <w:rsid w:val="00E9646D"/>
    <w:rsid w:val="00E96B67"/>
    <w:rsid w:val="00E97BD2"/>
    <w:rsid w:val="00EA5316"/>
    <w:rsid w:val="00EB2BF7"/>
    <w:rsid w:val="00EB463A"/>
    <w:rsid w:val="00EB7203"/>
    <w:rsid w:val="00EC0957"/>
    <w:rsid w:val="00EC5DFC"/>
    <w:rsid w:val="00ED02A3"/>
    <w:rsid w:val="00ED33C1"/>
    <w:rsid w:val="00ED4409"/>
    <w:rsid w:val="00ED5502"/>
    <w:rsid w:val="00EE2286"/>
    <w:rsid w:val="00EE2A96"/>
    <w:rsid w:val="00EE6A0E"/>
    <w:rsid w:val="00EE7CA1"/>
    <w:rsid w:val="00EF71B7"/>
    <w:rsid w:val="00F0302A"/>
    <w:rsid w:val="00F03AA0"/>
    <w:rsid w:val="00F044AB"/>
    <w:rsid w:val="00F14B7E"/>
    <w:rsid w:val="00F2589D"/>
    <w:rsid w:val="00F26B38"/>
    <w:rsid w:val="00F27F54"/>
    <w:rsid w:val="00F33458"/>
    <w:rsid w:val="00F41FC1"/>
    <w:rsid w:val="00F426C9"/>
    <w:rsid w:val="00F42D90"/>
    <w:rsid w:val="00F4327C"/>
    <w:rsid w:val="00F4459E"/>
    <w:rsid w:val="00F44DD5"/>
    <w:rsid w:val="00F45BDA"/>
    <w:rsid w:val="00F50AD8"/>
    <w:rsid w:val="00F5231A"/>
    <w:rsid w:val="00F529A7"/>
    <w:rsid w:val="00F53EF7"/>
    <w:rsid w:val="00F54AB4"/>
    <w:rsid w:val="00F54DF2"/>
    <w:rsid w:val="00F54EB1"/>
    <w:rsid w:val="00F57788"/>
    <w:rsid w:val="00F60A3F"/>
    <w:rsid w:val="00F60ABA"/>
    <w:rsid w:val="00F63C35"/>
    <w:rsid w:val="00F6496A"/>
    <w:rsid w:val="00F73552"/>
    <w:rsid w:val="00F739F9"/>
    <w:rsid w:val="00F76D68"/>
    <w:rsid w:val="00F77575"/>
    <w:rsid w:val="00F778F2"/>
    <w:rsid w:val="00F83227"/>
    <w:rsid w:val="00F84C33"/>
    <w:rsid w:val="00F85F33"/>
    <w:rsid w:val="00F86133"/>
    <w:rsid w:val="00F87D00"/>
    <w:rsid w:val="00F90278"/>
    <w:rsid w:val="00F9060E"/>
    <w:rsid w:val="00F955BF"/>
    <w:rsid w:val="00F96E27"/>
    <w:rsid w:val="00F9751B"/>
    <w:rsid w:val="00F97E8B"/>
    <w:rsid w:val="00FA47B4"/>
    <w:rsid w:val="00FB03A7"/>
    <w:rsid w:val="00FB0F39"/>
    <w:rsid w:val="00FB162A"/>
    <w:rsid w:val="00FB5A89"/>
    <w:rsid w:val="00FB5DE1"/>
    <w:rsid w:val="00FC2062"/>
    <w:rsid w:val="00FC44ED"/>
    <w:rsid w:val="00FC4B2A"/>
    <w:rsid w:val="00FC7384"/>
    <w:rsid w:val="00FD1205"/>
    <w:rsid w:val="00FD2C07"/>
    <w:rsid w:val="00FD5D4C"/>
    <w:rsid w:val="00FD6F1A"/>
    <w:rsid w:val="00FD788A"/>
    <w:rsid w:val="00FE03DA"/>
    <w:rsid w:val="00FE168B"/>
    <w:rsid w:val="00FE4787"/>
    <w:rsid w:val="00FE511E"/>
    <w:rsid w:val="00FE529A"/>
    <w:rsid w:val="00FE741D"/>
    <w:rsid w:val="00FF24CE"/>
    <w:rsid w:val="00FF4BE0"/>
    <w:rsid w:val="00FF7A11"/>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1D301-3AFA-4419-B2B7-D9E469FE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TotalTime>
  <Pages>2</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8</cp:revision>
  <cp:lastPrinted>2010-01-06T08:23:00Z</cp:lastPrinted>
  <dcterms:created xsi:type="dcterms:W3CDTF">2021-04-28T02:16:00Z</dcterms:created>
  <dcterms:modified xsi:type="dcterms:W3CDTF">2021-05-10T09:06:00Z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(3)syt6yQcu5IL2GCG279XPrB8rvRSB2jPAasX/GQ8qMYLkoaMxX9nVBuGj5NLfn2YJJcDapV1i
OeVz3cmRJzfUYXd4qTDUMus3gGLrxjvyl2S3rcVMpTeJDaEuQIcK76PbgC/cf3LEIuuM3Q7f
ZiYJyvG7Lm01AJdHQnDr8cerqdhnna27vZng78vMo+P2R7Co7Mr55zXuVTM6Z1QEDcyrOZZD
yQDFAgBP8z3fMU3lJp</vt:lpwstr>
  </property>
  <property fmtid="{D5CDD505-2E9C-101B-9397-08002B2CF9AE}" pid="11" name="_2015_ms_pID_7253431">
    <vt:lpwstr>3v0yNTTrHW1JEH8xPQUDBZQ7pfTHsN41q6B7l1qFv7Lpuo9s4nbpb8
ahAvwDCTmpHskVNVnmGSASwydAZcpWtFFivmIwXqACQNlZk83NIly0mUzdD0m4abP+jl3uEq
/Xsqu7CNzrf7045IS/SkQ+IcZgtdI90/xxdPl9RWCIStla8QsAG0TJhP6WuibzoS9oIauYIM
4aapxjX6UtMIwGWOL8hHT2FVV+hsOqEUqmE6</vt:lpwstr>
  </property>
  <property fmtid="{D5CDD505-2E9C-101B-9397-08002B2CF9AE}" pid="12" name="_2015_ms_pID_7253432">
    <vt:lpwstr>xtCLnUoxxekoU9m6Yr7/TOGO6rYSWQtD+pM8
X6H5OYBZ8Mh8mY8HhcGMhQvyWcnB7I554m5O/99nD7IfEKnOEDU=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1586221425</vt:lpwstr>
  </property>
</Properties>
</file>